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D1F43" w14:textId="6A3F98E8" w:rsidR="00FB255F" w:rsidRDefault="008B18DA" w:rsidP="00FB255F">
      <w:r>
        <w:rPr>
          <w:noProof/>
        </w:rPr>
        <w:drawing>
          <wp:anchor distT="0" distB="0" distL="114300" distR="114300" simplePos="0" relativeHeight="251657216" behindDoc="0" locked="0" layoutInCell="1" allowOverlap="1" wp14:anchorId="41888DAF" wp14:editId="0C8876BB">
            <wp:simplePos x="0" y="0"/>
            <wp:positionH relativeFrom="column">
              <wp:posOffset>-403225</wp:posOffset>
            </wp:positionH>
            <wp:positionV relativeFrom="paragraph">
              <wp:posOffset>-1202690</wp:posOffset>
            </wp:positionV>
            <wp:extent cx="7200900" cy="2232025"/>
            <wp:effectExtent l="0" t="0" r="0" b="0"/>
            <wp:wrapNone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223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51917" w14:textId="77777777" w:rsidR="002C7BE0" w:rsidRDefault="002C7BE0" w:rsidP="00FB255F"/>
    <w:p w14:paraId="517079B2" w14:textId="77777777" w:rsidR="002C7BE0" w:rsidRDefault="002C7BE0" w:rsidP="00FB255F"/>
    <w:p w14:paraId="62F982B2" w14:textId="77777777" w:rsidR="002C7BE0" w:rsidRDefault="002C7BE0" w:rsidP="00FB255F"/>
    <w:p w14:paraId="1917C91F" w14:textId="77777777" w:rsidR="002C7BE0" w:rsidRDefault="002C7BE0" w:rsidP="00FB255F"/>
    <w:p w14:paraId="408B77AA" w14:textId="77777777" w:rsidR="002C7BE0" w:rsidRDefault="002C7BE0" w:rsidP="00FB255F"/>
    <w:p w14:paraId="417A8096" w14:textId="77777777" w:rsidR="002C7BE0" w:rsidRDefault="002C7BE0" w:rsidP="00FB255F"/>
    <w:p w14:paraId="0E0D1E74" w14:textId="77777777" w:rsidR="002C7BE0" w:rsidRDefault="002C7BE0" w:rsidP="00B421CF">
      <w:pPr>
        <w:jc w:val="center"/>
      </w:pPr>
    </w:p>
    <w:p w14:paraId="2855F6AC" w14:textId="77777777" w:rsidR="002C7BE0" w:rsidRDefault="002C7BE0" w:rsidP="00B421CF">
      <w:pPr>
        <w:jc w:val="center"/>
      </w:pPr>
    </w:p>
    <w:p w14:paraId="3DFBE84E" w14:textId="77777777" w:rsidR="00F07E72" w:rsidRPr="00B421CF" w:rsidRDefault="00F07E72" w:rsidP="00B421CF">
      <w:pPr>
        <w:pStyle w:val="Zhlav"/>
        <w:tabs>
          <w:tab w:val="left" w:pos="284"/>
        </w:tabs>
        <w:jc w:val="center"/>
        <w:rPr>
          <w:bCs/>
          <w:caps/>
        </w:rPr>
      </w:pPr>
    </w:p>
    <w:p w14:paraId="115FD19C" w14:textId="31C48D1E" w:rsidR="004E7C4A" w:rsidRPr="002C50FE" w:rsidRDefault="004E7C4A" w:rsidP="004E7C4A">
      <w:pPr>
        <w:pStyle w:val="Zhlav"/>
        <w:tabs>
          <w:tab w:val="left" w:pos="284"/>
        </w:tabs>
        <w:jc w:val="center"/>
        <w:rPr>
          <w:rFonts w:ascii="Calibri" w:hAnsi="Calibri"/>
          <w:b/>
          <w:bCs/>
          <w:caps/>
          <w:sz w:val="40"/>
          <w:szCs w:val="40"/>
        </w:rPr>
      </w:pPr>
      <w:r w:rsidRPr="002C50FE">
        <w:rPr>
          <w:rFonts w:ascii="Calibri" w:hAnsi="Calibri"/>
          <w:b/>
          <w:bCs/>
          <w:caps/>
          <w:sz w:val="40"/>
          <w:szCs w:val="40"/>
        </w:rPr>
        <w:t xml:space="preserve">Dokumentace </w:t>
      </w:r>
      <w:r w:rsidR="00BE78C1">
        <w:rPr>
          <w:rFonts w:ascii="Calibri" w:hAnsi="Calibri"/>
          <w:b/>
          <w:bCs/>
          <w:caps/>
          <w:sz w:val="40"/>
          <w:szCs w:val="40"/>
        </w:rPr>
        <w:t>pro</w:t>
      </w:r>
      <w:r w:rsidR="00FF1FEF">
        <w:rPr>
          <w:rFonts w:ascii="Calibri" w:hAnsi="Calibri"/>
          <w:b/>
          <w:bCs/>
          <w:caps/>
          <w:sz w:val="40"/>
          <w:szCs w:val="40"/>
        </w:rPr>
        <w:t xml:space="preserve"> </w:t>
      </w:r>
      <w:r w:rsidR="00FA3FF4">
        <w:rPr>
          <w:rFonts w:ascii="Calibri" w:hAnsi="Calibri"/>
          <w:b/>
          <w:bCs/>
          <w:caps/>
          <w:sz w:val="40"/>
          <w:szCs w:val="40"/>
        </w:rPr>
        <w:t>prov</w:t>
      </w:r>
      <w:r w:rsidR="00BE78C1">
        <w:rPr>
          <w:rFonts w:ascii="Calibri" w:hAnsi="Calibri"/>
          <w:b/>
          <w:bCs/>
          <w:caps/>
          <w:sz w:val="40"/>
          <w:szCs w:val="40"/>
        </w:rPr>
        <w:t>ádění</w:t>
      </w:r>
      <w:r w:rsidR="00FF1FEF">
        <w:rPr>
          <w:rFonts w:ascii="Calibri" w:hAnsi="Calibri"/>
          <w:b/>
          <w:bCs/>
          <w:caps/>
          <w:sz w:val="40"/>
          <w:szCs w:val="40"/>
        </w:rPr>
        <w:t xml:space="preserve"> </w:t>
      </w:r>
      <w:r w:rsidR="00FA3FF4">
        <w:rPr>
          <w:rFonts w:ascii="Calibri" w:hAnsi="Calibri"/>
          <w:b/>
          <w:bCs/>
          <w:caps/>
          <w:sz w:val="40"/>
          <w:szCs w:val="40"/>
        </w:rPr>
        <w:t>stavby</w:t>
      </w:r>
    </w:p>
    <w:p w14:paraId="52C4AE74" w14:textId="77777777" w:rsidR="00533C23" w:rsidRPr="00512937" w:rsidRDefault="00533C23" w:rsidP="00533C23">
      <w:pPr>
        <w:pStyle w:val="Zhlav"/>
        <w:tabs>
          <w:tab w:val="clear" w:pos="9071"/>
          <w:tab w:val="right" w:pos="9498"/>
        </w:tabs>
        <w:jc w:val="center"/>
        <w:rPr>
          <w:rFonts w:ascii="Calibri" w:hAnsi="Calibri"/>
          <w:b/>
          <w:sz w:val="24"/>
          <w:szCs w:val="24"/>
        </w:rPr>
      </w:pPr>
    </w:p>
    <w:p w14:paraId="5E65707B" w14:textId="77777777" w:rsidR="00533C23" w:rsidRDefault="00533C23" w:rsidP="00533C23">
      <w:pPr>
        <w:pStyle w:val="Zhlav"/>
        <w:tabs>
          <w:tab w:val="clear" w:pos="9071"/>
          <w:tab w:val="right" w:pos="9498"/>
        </w:tabs>
        <w:jc w:val="center"/>
        <w:rPr>
          <w:rFonts w:ascii="Calibri" w:hAnsi="Calibri"/>
          <w:b/>
          <w:sz w:val="24"/>
          <w:szCs w:val="24"/>
        </w:rPr>
      </w:pPr>
    </w:p>
    <w:p w14:paraId="7F8A860B" w14:textId="00454644" w:rsidR="00216781" w:rsidRDefault="00216781" w:rsidP="00533C23">
      <w:pPr>
        <w:pStyle w:val="Zhlav"/>
        <w:tabs>
          <w:tab w:val="clear" w:pos="9071"/>
          <w:tab w:val="right" w:pos="9498"/>
        </w:tabs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bCs/>
          <w:caps/>
          <w:sz w:val="36"/>
          <w:szCs w:val="36"/>
        </w:rPr>
        <w:t>EVAKUAČNÍ ROZHLAS (ER)</w:t>
      </w:r>
    </w:p>
    <w:p w14:paraId="5877F37A" w14:textId="77777777" w:rsidR="00C07549" w:rsidRPr="00512937" w:rsidRDefault="00C07549" w:rsidP="00533C23">
      <w:pPr>
        <w:pStyle w:val="Zhlav"/>
        <w:tabs>
          <w:tab w:val="clear" w:pos="9071"/>
          <w:tab w:val="right" w:pos="9498"/>
        </w:tabs>
        <w:jc w:val="center"/>
        <w:rPr>
          <w:rFonts w:ascii="Calibri" w:hAnsi="Calibri"/>
          <w:b/>
          <w:sz w:val="24"/>
          <w:szCs w:val="24"/>
        </w:rPr>
      </w:pPr>
    </w:p>
    <w:p w14:paraId="1680ED8A" w14:textId="77777777" w:rsidR="00937D77" w:rsidRDefault="00937D77" w:rsidP="00937D77">
      <w:pPr>
        <w:pStyle w:val="Zhlav"/>
        <w:tabs>
          <w:tab w:val="left" w:pos="284"/>
        </w:tabs>
        <w:jc w:val="center"/>
        <w:rPr>
          <w:rFonts w:ascii="Calibri" w:hAnsi="Calibri"/>
          <w:b/>
          <w:sz w:val="44"/>
          <w:szCs w:val="44"/>
        </w:rPr>
      </w:pPr>
      <w:bookmarkStart w:id="0" w:name="OLE_LINK5"/>
      <w:r w:rsidRPr="000609AF">
        <w:rPr>
          <w:rFonts w:ascii="Calibri" w:hAnsi="Calibri"/>
          <w:b/>
          <w:sz w:val="44"/>
          <w:szCs w:val="44"/>
        </w:rPr>
        <w:t xml:space="preserve">Nemocnice Nové Město na Moravě </w:t>
      </w:r>
    </w:p>
    <w:p w14:paraId="02ECA2DD" w14:textId="6B257D14" w:rsidR="00511BBF" w:rsidRPr="00A6029C" w:rsidRDefault="00937D77" w:rsidP="00937D77">
      <w:pPr>
        <w:pStyle w:val="Zhlav"/>
        <w:tabs>
          <w:tab w:val="left" w:pos="284"/>
        </w:tabs>
        <w:jc w:val="center"/>
        <w:rPr>
          <w:rFonts w:ascii="Calibri" w:hAnsi="Calibri"/>
          <w:b/>
          <w:sz w:val="40"/>
          <w:szCs w:val="40"/>
        </w:rPr>
      </w:pPr>
      <w:r w:rsidRPr="000609AF">
        <w:rPr>
          <w:rFonts w:ascii="Calibri" w:hAnsi="Calibri"/>
          <w:b/>
          <w:sz w:val="44"/>
          <w:szCs w:val="44"/>
        </w:rPr>
        <w:t>pavilon 1</w:t>
      </w:r>
      <w:r>
        <w:rPr>
          <w:rFonts w:ascii="Calibri" w:hAnsi="Calibri"/>
          <w:b/>
          <w:sz w:val="44"/>
          <w:szCs w:val="44"/>
        </w:rPr>
        <w:t xml:space="preserve"> </w:t>
      </w:r>
      <w:proofErr w:type="gramStart"/>
      <w:r w:rsidRPr="000609AF">
        <w:rPr>
          <w:rFonts w:ascii="Calibri" w:hAnsi="Calibri"/>
          <w:b/>
          <w:sz w:val="44"/>
          <w:szCs w:val="44"/>
        </w:rPr>
        <w:t>A,B</w:t>
      </w:r>
      <w:proofErr w:type="gramEnd"/>
      <w:r w:rsidRPr="000609AF">
        <w:rPr>
          <w:rFonts w:ascii="Calibri" w:hAnsi="Calibri"/>
          <w:b/>
          <w:sz w:val="44"/>
          <w:szCs w:val="44"/>
        </w:rPr>
        <w:t>,C</w:t>
      </w:r>
    </w:p>
    <w:bookmarkEnd w:id="0"/>
    <w:p w14:paraId="4254661B" w14:textId="77777777" w:rsidR="000A12F7" w:rsidRDefault="000A12F7" w:rsidP="00533C23">
      <w:pPr>
        <w:pStyle w:val="Zhlav"/>
        <w:ind w:left="-360"/>
        <w:jc w:val="center"/>
        <w:rPr>
          <w:rFonts w:ascii="Calibri" w:hAnsi="Calibri"/>
          <w:b/>
          <w:sz w:val="32"/>
          <w:szCs w:val="32"/>
        </w:rPr>
      </w:pPr>
    </w:p>
    <w:p w14:paraId="5BFA42C7" w14:textId="77777777" w:rsidR="00D162F4" w:rsidRDefault="00D162F4" w:rsidP="00847734">
      <w:pPr>
        <w:pStyle w:val="Zhlav"/>
        <w:ind w:left="-360"/>
        <w:jc w:val="center"/>
        <w:rPr>
          <w:b/>
          <w:sz w:val="32"/>
          <w:szCs w:val="32"/>
        </w:rPr>
      </w:pPr>
    </w:p>
    <w:tbl>
      <w:tblPr>
        <w:tblW w:w="9929" w:type="dxa"/>
        <w:jc w:val="center"/>
        <w:tblLook w:val="01E0" w:firstRow="1" w:lastRow="1" w:firstColumn="1" w:lastColumn="1" w:noHBand="0" w:noVBand="0"/>
      </w:tblPr>
      <w:tblGrid>
        <w:gridCol w:w="2488"/>
        <w:gridCol w:w="5167"/>
        <w:gridCol w:w="1657"/>
        <w:gridCol w:w="617"/>
      </w:tblGrid>
      <w:tr w:rsidR="00533C23" w:rsidRPr="00003E2B" w14:paraId="405650E7" w14:textId="77777777" w:rsidTr="00000256">
        <w:trPr>
          <w:trHeight w:val="379"/>
          <w:jc w:val="center"/>
        </w:trPr>
        <w:tc>
          <w:tcPr>
            <w:tcW w:w="9929" w:type="dxa"/>
            <w:gridSpan w:val="4"/>
            <w:shd w:val="clear" w:color="auto" w:fill="auto"/>
          </w:tcPr>
          <w:p w14:paraId="716B66DE" w14:textId="77777777" w:rsidR="00533C23" w:rsidRPr="00003E2B" w:rsidRDefault="00533C23" w:rsidP="006A7F41">
            <w:pPr>
              <w:ind w:left="-360"/>
              <w:jc w:val="center"/>
            </w:pPr>
          </w:p>
        </w:tc>
      </w:tr>
      <w:tr w:rsidR="00662BFB" w:rsidRPr="00003E2B" w14:paraId="715A195B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4A6A8A4E" w14:textId="1522B5BF" w:rsidR="00662BFB" w:rsidRPr="006A7F41" w:rsidRDefault="00937D77" w:rsidP="00662BFB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Objednatel</w:t>
            </w:r>
            <w:r w:rsidR="00662BFB" w:rsidRPr="006A7F41">
              <w:rPr>
                <w:rFonts w:ascii="Calibri" w:hAnsi="Calibri"/>
                <w:i/>
              </w:rPr>
              <w:t>:</w:t>
            </w:r>
          </w:p>
        </w:tc>
        <w:tc>
          <w:tcPr>
            <w:tcW w:w="5167" w:type="dxa"/>
            <w:shd w:val="clear" w:color="auto" w:fill="auto"/>
          </w:tcPr>
          <w:p w14:paraId="7448AAC0" w14:textId="1145820B" w:rsidR="00662BFB" w:rsidRPr="00662BFB" w:rsidRDefault="00000256" w:rsidP="00662BFB">
            <w:pPr>
              <w:rPr>
                <w:rFonts w:ascii="Calibri" w:hAnsi="Calibri" w:cs="Calibri"/>
              </w:rPr>
            </w:pPr>
            <w:r w:rsidRPr="00000256">
              <w:rPr>
                <w:rFonts w:ascii="Calibri" w:hAnsi="Calibri" w:cs="Calibri"/>
              </w:rPr>
              <w:t>Nemocnice Nové Město na Moravě, příspěvková organizace</w:t>
            </w:r>
          </w:p>
        </w:tc>
        <w:tc>
          <w:tcPr>
            <w:tcW w:w="1657" w:type="dxa"/>
            <w:shd w:val="clear" w:color="auto" w:fill="auto"/>
          </w:tcPr>
          <w:p w14:paraId="22CB6E7B" w14:textId="77777777" w:rsidR="00662BFB" w:rsidRPr="006A7F41" w:rsidRDefault="00662BFB" w:rsidP="00662BFB">
            <w:pPr>
              <w:rPr>
                <w:rFonts w:ascii="Calibri" w:hAnsi="Calibri"/>
              </w:rPr>
            </w:pPr>
          </w:p>
        </w:tc>
      </w:tr>
      <w:tr w:rsidR="00662BFB" w:rsidRPr="00003E2B" w14:paraId="22D4D0DC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288BAC80" w14:textId="77777777" w:rsidR="00662BFB" w:rsidRPr="006A7F41" w:rsidRDefault="00662BFB" w:rsidP="00662BFB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11656878" w14:textId="65898212" w:rsidR="00662BFB" w:rsidRPr="00662BFB" w:rsidRDefault="00780B1B" w:rsidP="00662BFB">
            <w:pPr>
              <w:rPr>
                <w:rFonts w:ascii="Calibri" w:hAnsi="Calibri" w:cs="Calibri"/>
              </w:rPr>
            </w:pPr>
            <w:r w:rsidRPr="00780B1B">
              <w:rPr>
                <w:rFonts w:ascii="Calibri" w:hAnsi="Calibri" w:cs="Calibri"/>
              </w:rPr>
              <w:t>Žďárská 610</w:t>
            </w:r>
          </w:p>
        </w:tc>
        <w:tc>
          <w:tcPr>
            <w:tcW w:w="1657" w:type="dxa"/>
            <w:shd w:val="clear" w:color="auto" w:fill="auto"/>
          </w:tcPr>
          <w:p w14:paraId="7A657F62" w14:textId="77777777" w:rsidR="00662BFB" w:rsidRPr="006A7F41" w:rsidRDefault="00662BFB" w:rsidP="00662BFB">
            <w:pPr>
              <w:rPr>
                <w:rFonts w:ascii="Calibri" w:hAnsi="Calibri"/>
              </w:rPr>
            </w:pPr>
          </w:p>
        </w:tc>
      </w:tr>
      <w:tr w:rsidR="00662BFB" w:rsidRPr="00003E2B" w14:paraId="189BBB7D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595D3DF2" w14:textId="77777777" w:rsidR="00662BFB" w:rsidRPr="006A7F41" w:rsidRDefault="00662BFB" w:rsidP="00662BFB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691E4554" w14:textId="576C751C" w:rsidR="00662BFB" w:rsidRPr="00662BFB" w:rsidRDefault="00EB03C5" w:rsidP="00662BFB">
            <w:pPr>
              <w:rPr>
                <w:rFonts w:ascii="Calibri" w:hAnsi="Calibri" w:cs="Calibri"/>
              </w:rPr>
            </w:pPr>
            <w:r w:rsidRPr="00EB03C5">
              <w:rPr>
                <w:rFonts w:ascii="Calibri" w:hAnsi="Calibri" w:cs="Calibri"/>
              </w:rPr>
              <w:t>592 31 Nové Město na Moravě</w:t>
            </w:r>
          </w:p>
        </w:tc>
        <w:tc>
          <w:tcPr>
            <w:tcW w:w="1657" w:type="dxa"/>
            <w:shd w:val="clear" w:color="auto" w:fill="auto"/>
          </w:tcPr>
          <w:p w14:paraId="49568E3E" w14:textId="77777777" w:rsidR="00662BFB" w:rsidRPr="006A7F41" w:rsidRDefault="00662BFB" w:rsidP="00662BFB">
            <w:pPr>
              <w:rPr>
                <w:rFonts w:ascii="Calibri" w:hAnsi="Calibri"/>
              </w:rPr>
            </w:pPr>
          </w:p>
        </w:tc>
      </w:tr>
      <w:tr w:rsidR="004B04E3" w:rsidRPr="00003E2B" w14:paraId="74FF7E3B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29747185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7333BD40" w14:textId="77777777" w:rsidR="004B04E3" w:rsidRPr="007732C2" w:rsidRDefault="004B04E3" w:rsidP="00F4120E">
            <w:pPr>
              <w:rPr>
                <w:rFonts w:ascii="Calibri" w:hAnsi="Calibri"/>
              </w:rPr>
            </w:pPr>
          </w:p>
        </w:tc>
        <w:tc>
          <w:tcPr>
            <w:tcW w:w="1657" w:type="dxa"/>
            <w:shd w:val="clear" w:color="auto" w:fill="auto"/>
          </w:tcPr>
          <w:p w14:paraId="22F03A76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662BFB" w:rsidRPr="00003E2B" w14:paraId="2B2D9308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089A9493" w14:textId="77777777" w:rsidR="00662BFB" w:rsidRPr="006A7F41" w:rsidRDefault="00662BFB" w:rsidP="00662BFB">
            <w:pPr>
              <w:rPr>
                <w:rFonts w:ascii="Calibri" w:hAnsi="Calibri"/>
                <w:i/>
              </w:rPr>
            </w:pPr>
            <w:r w:rsidRPr="006A7F41">
              <w:rPr>
                <w:rFonts w:ascii="Calibri" w:hAnsi="Calibri"/>
                <w:i/>
              </w:rPr>
              <w:t>Místo stavby:</w:t>
            </w:r>
          </w:p>
        </w:tc>
        <w:tc>
          <w:tcPr>
            <w:tcW w:w="5167" w:type="dxa"/>
            <w:shd w:val="clear" w:color="auto" w:fill="auto"/>
          </w:tcPr>
          <w:p w14:paraId="2D4277B0" w14:textId="5A522BF4" w:rsidR="00662BFB" w:rsidRPr="00662BFB" w:rsidRDefault="00EB03C5" w:rsidP="00662BFB">
            <w:pPr>
              <w:rPr>
                <w:rFonts w:ascii="Calibri" w:hAnsi="Calibri" w:cs="Calibri"/>
              </w:rPr>
            </w:pPr>
            <w:r w:rsidRPr="00EB03C5">
              <w:rPr>
                <w:rFonts w:ascii="Calibri" w:hAnsi="Calibri" w:cs="Calibri"/>
              </w:rPr>
              <w:t>Nemocnice Nové Město na Moravě, příspěvková organizace</w:t>
            </w:r>
          </w:p>
        </w:tc>
        <w:tc>
          <w:tcPr>
            <w:tcW w:w="1657" w:type="dxa"/>
            <w:shd w:val="clear" w:color="auto" w:fill="auto"/>
          </w:tcPr>
          <w:p w14:paraId="69F65BD3" w14:textId="77777777" w:rsidR="00662BFB" w:rsidRPr="006A7F41" w:rsidRDefault="00662BFB" w:rsidP="00662BFB">
            <w:pPr>
              <w:rPr>
                <w:rFonts w:ascii="Calibri" w:hAnsi="Calibri"/>
              </w:rPr>
            </w:pPr>
          </w:p>
        </w:tc>
      </w:tr>
      <w:tr w:rsidR="00EB03C5" w:rsidRPr="00003E2B" w14:paraId="3BF6600E" w14:textId="77777777" w:rsidTr="00840D75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5F29FB01" w14:textId="77777777" w:rsidR="00EB03C5" w:rsidRPr="006A7F41" w:rsidRDefault="00EB03C5" w:rsidP="00840D75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688F42D5" w14:textId="1E2437A4" w:rsidR="00EB03C5" w:rsidRPr="00662BFB" w:rsidRDefault="00EB03C5" w:rsidP="00840D7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Pavilon </w:t>
            </w:r>
            <w:r w:rsidR="007B1BB8">
              <w:rPr>
                <w:rFonts w:ascii="Calibri" w:hAnsi="Calibri" w:cs="Calibri"/>
              </w:rPr>
              <w:t xml:space="preserve">1 </w:t>
            </w:r>
            <w:proofErr w:type="gramStart"/>
            <w:r w:rsidR="007B1BB8">
              <w:rPr>
                <w:rFonts w:ascii="Calibri" w:hAnsi="Calibri" w:cs="Calibri"/>
              </w:rPr>
              <w:t>A,B</w:t>
            </w:r>
            <w:proofErr w:type="gramEnd"/>
            <w:r w:rsidR="007B1BB8">
              <w:rPr>
                <w:rFonts w:ascii="Calibri" w:hAnsi="Calibri" w:cs="Calibri"/>
              </w:rPr>
              <w:t>,C</w:t>
            </w:r>
          </w:p>
        </w:tc>
        <w:tc>
          <w:tcPr>
            <w:tcW w:w="1657" w:type="dxa"/>
            <w:shd w:val="clear" w:color="auto" w:fill="auto"/>
          </w:tcPr>
          <w:p w14:paraId="5B03CDAE" w14:textId="77777777" w:rsidR="00EB03C5" w:rsidRPr="006A7F41" w:rsidRDefault="00EB03C5" w:rsidP="00840D75">
            <w:pPr>
              <w:rPr>
                <w:rFonts w:ascii="Calibri" w:hAnsi="Calibri"/>
              </w:rPr>
            </w:pPr>
          </w:p>
        </w:tc>
      </w:tr>
      <w:tr w:rsidR="00662BFB" w:rsidRPr="00003E2B" w14:paraId="2D852D64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0E6E6A88" w14:textId="77777777" w:rsidR="00662BFB" w:rsidRPr="006A7F41" w:rsidRDefault="00662BFB" w:rsidP="00662BFB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3CF9A7F7" w14:textId="2E102903" w:rsidR="00662BFB" w:rsidRPr="00662BFB" w:rsidRDefault="000B5F97" w:rsidP="00662BFB">
            <w:pPr>
              <w:rPr>
                <w:rFonts w:ascii="Calibri" w:hAnsi="Calibri" w:cs="Calibri"/>
              </w:rPr>
            </w:pPr>
            <w:r w:rsidRPr="000B5F97">
              <w:rPr>
                <w:rFonts w:ascii="Calibri" w:hAnsi="Calibri" w:cs="Calibri"/>
              </w:rPr>
              <w:t>Žďárská 610</w:t>
            </w:r>
          </w:p>
        </w:tc>
        <w:tc>
          <w:tcPr>
            <w:tcW w:w="1657" w:type="dxa"/>
            <w:shd w:val="clear" w:color="auto" w:fill="auto"/>
          </w:tcPr>
          <w:p w14:paraId="50AD9049" w14:textId="77777777" w:rsidR="00662BFB" w:rsidRPr="006A7F41" w:rsidRDefault="00662BFB" w:rsidP="00662BFB">
            <w:pPr>
              <w:rPr>
                <w:rFonts w:ascii="Calibri" w:hAnsi="Calibri"/>
              </w:rPr>
            </w:pPr>
          </w:p>
        </w:tc>
      </w:tr>
      <w:tr w:rsidR="00662BFB" w:rsidRPr="00003E2B" w14:paraId="04AF8789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692B2C3E" w14:textId="77777777" w:rsidR="00662BFB" w:rsidRPr="006A7F41" w:rsidRDefault="00662BFB" w:rsidP="00662BFB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384D3B56" w14:textId="18AEE82A" w:rsidR="00662BFB" w:rsidRPr="00662BFB" w:rsidRDefault="003C6A15" w:rsidP="00662BFB">
            <w:pPr>
              <w:rPr>
                <w:rFonts w:ascii="Calibri" w:hAnsi="Calibri" w:cs="Calibri"/>
              </w:rPr>
            </w:pPr>
            <w:r w:rsidRPr="003C6A15">
              <w:rPr>
                <w:rFonts w:ascii="Calibri" w:hAnsi="Calibri" w:cs="Calibri"/>
              </w:rPr>
              <w:t>592 31 Nové Město na Moravě</w:t>
            </w:r>
          </w:p>
        </w:tc>
        <w:tc>
          <w:tcPr>
            <w:tcW w:w="1657" w:type="dxa"/>
            <w:shd w:val="clear" w:color="auto" w:fill="auto"/>
          </w:tcPr>
          <w:p w14:paraId="05EA32E7" w14:textId="77777777" w:rsidR="00662BFB" w:rsidRPr="006A7F41" w:rsidRDefault="00662BFB" w:rsidP="00662BFB">
            <w:pPr>
              <w:rPr>
                <w:rFonts w:ascii="Calibri" w:hAnsi="Calibri"/>
              </w:rPr>
            </w:pPr>
          </w:p>
        </w:tc>
      </w:tr>
      <w:tr w:rsidR="004B04E3" w:rsidRPr="00003E2B" w14:paraId="5725F8EE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5CEF4E69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63A00276" w14:textId="77777777" w:rsidR="004B04E3" w:rsidRPr="007732C2" w:rsidRDefault="004B04E3" w:rsidP="00456895">
            <w:pPr>
              <w:rPr>
                <w:rFonts w:ascii="Calibri" w:hAnsi="Calibri"/>
              </w:rPr>
            </w:pPr>
          </w:p>
        </w:tc>
        <w:tc>
          <w:tcPr>
            <w:tcW w:w="1657" w:type="dxa"/>
            <w:shd w:val="clear" w:color="auto" w:fill="auto"/>
          </w:tcPr>
          <w:p w14:paraId="0C8B4D6D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4B04E3" w:rsidRPr="00003E2B" w14:paraId="7C6B0230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66CBB45A" w14:textId="637D3E27" w:rsidR="004B04E3" w:rsidRPr="006A7F41" w:rsidRDefault="004B04E3" w:rsidP="00456895">
            <w:pPr>
              <w:rPr>
                <w:rFonts w:ascii="Calibri" w:hAnsi="Calibri"/>
                <w:i/>
              </w:rPr>
            </w:pPr>
            <w:r w:rsidRPr="006A7F41">
              <w:rPr>
                <w:rFonts w:ascii="Calibri" w:hAnsi="Calibri"/>
                <w:i/>
              </w:rPr>
              <w:t>Projektant:</w:t>
            </w:r>
          </w:p>
        </w:tc>
        <w:tc>
          <w:tcPr>
            <w:tcW w:w="5167" w:type="dxa"/>
            <w:shd w:val="clear" w:color="auto" w:fill="auto"/>
          </w:tcPr>
          <w:p w14:paraId="2FD2BE22" w14:textId="77777777" w:rsidR="004B04E3" w:rsidRPr="007732C2" w:rsidRDefault="004B04E3" w:rsidP="00456895">
            <w:pPr>
              <w:rPr>
                <w:rFonts w:ascii="Calibri" w:hAnsi="Calibri"/>
              </w:rPr>
            </w:pPr>
            <w:r w:rsidRPr="007732C2">
              <w:rPr>
                <w:rFonts w:ascii="Calibri" w:hAnsi="Calibri"/>
              </w:rPr>
              <w:t>GiTy, a.s.</w:t>
            </w:r>
          </w:p>
        </w:tc>
        <w:tc>
          <w:tcPr>
            <w:tcW w:w="1657" w:type="dxa"/>
            <w:shd w:val="clear" w:color="auto" w:fill="auto"/>
          </w:tcPr>
          <w:p w14:paraId="42D4E53C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4B04E3" w:rsidRPr="00003E2B" w14:paraId="3807970A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303FF203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20341942" w14:textId="77777777" w:rsidR="004B04E3" w:rsidRPr="007732C2" w:rsidRDefault="004B04E3" w:rsidP="00456895">
            <w:pPr>
              <w:rPr>
                <w:rFonts w:ascii="Calibri" w:hAnsi="Calibri"/>
              </w:rPr>
            </w:pPr>
            <w:r w:rsidRPr="007732C2">
              <w:rPr>
                <w:rFonts w:ascii="Calibri" w:hAnsi="Calibri"/>
              </w:rPr>
              <w:t>Mariánské náměstí 1</w:t>
            </w:r>
          </w:p>
        </w:tc>
        <w:tc>
          <w:tcPr>
            <w:tcW w:w="1657" w:type="dxa"/>
            <w:shd w:val="clear" w:color="auto" w:fill="auto"/>
          </w:tcPr>
          <w:p w14:paraId="09B9CD59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4B04E3" w:rsidRPr="00003E2B" w14:paraId="0B1A8854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163A2DF5" w14:textId="77777777" w:rsidR="004B04E3" w:rsidRPr="006A7F41" w:rsidRDefault="004B04E3" w:rsidP="007060A1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5101C2E1" w14:textId="77777777" w:rsidR="004B04E3" w:rsidRPr="007732C2" w:rsidRDefault="004B04E3" w:rsidP="007060A1">
            <w:pPr>
              <w:rPr>
                <w:rFonts w:ascii="Calibri" w:hAnsi="Calibri"/>
              </w:rPr>
            </w:pPr>
            <w:r w:rsidRPr="007732C2">
              <w:rPr>
                <w:rFonts w:ascii="Calibri" w:hAnsi="Calibri"/>
              </w:rPr>
              <w:t>617 00 Brno</w:t>
            </w:r>
          </w:p>
        </w:tc>
        <w:tc>
          <w:tcPr>
            <w:tcW w:w="1657" w:type="dxa"/>
            <w:shd w:val="clear" w:color="auto" w:fill="auto"/>
          </w:tcPr>
          <w:p w14:paraId="4B9E1864" w14:textId="77777777" w:rsidR="004B04E3" w:rsidRPr="006A7F41" w:rsidRDefault="004B04E3" w:rsidP="007060A1">
            <w:pPr>
              <w:rPr>
                <w:rFonts w:ascii="Calibri" w:hAnsi="Calibri"/>
              </w:rPr>
            </w:pPr>
          </w:p>
        </w:tc>
      </w:tr>
      <w:tr w:rsidR="004B04E3" w:rsidRPr="00003E2B" w14:paraId="3E140E2C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13ECA362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7844A829" w14:textId="77777777" w:rsidR="004B04E3" w:rsidRPr="007732C2" w:rsidRDefault="004B04E3" w:rsidP="00456895">
            <w:pPr>
              <w:rPr>
                <w:rFonts w:ascii="Calibri" w:hAnsi="Calibri"/>
              </w:rPr>
            </w:pPr>
          </w:p>
        </w:tc>
        <w:tc>
          <w:tcPr>
            <w:tcW w:w="1657" w:type="dxa"/>
            <w:shd w:val="clear" w:color="auto" w:fill="auto"/>
          </w:tcPr>
          <w:p w14:paraId="7CF42A9F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4B04E3" w:rsidRPr="00003E2B" w14:paraId="17E5702E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227083EE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  <w:r w:rsidRPr="006A7F41">
              <w:rPr>
                <w:rFonts w:ascii="Calibri" w:hAnsi="Calibri"/>
                <w:i/>
              </w:rPr>
              <w:t>Zpracovatel:</w:t>
            </w:r>
          </w:p>
        </w:tc>
        <w:tc>
          <w:tcPr>
            <w:tcW w:w="5167" w:type="dxa"/>
            <w:shd w:val="clear" w:color="auto" w:fill="auto"/>
          </w:tcPr>
          <w:p w14:paraId="5182020C" w14:textId="77777777" w:rsidR="004B04E3" w:rsidRPr="007732C2" w:rsidRDefault="004B04E3" w:rsidP="00C11CA6">
            <w:pPr>
              <w:rPr>
                <w:rFonts w:ascii="Calibri" w:hAnsi="Calibri"/>
              </w:rPr>
            </w:pPr>
            <w:r w:rsidRPr="007732C2">
              <w:rPr>
                <w:rFonts w:ascii="Calibri" w:hAnsi="Calibri"/>
              </w:rPr>
              <w:t>Václav Šmejkal</w:t>
            </w:r>
          </w:p>
        </w:tc>
        <w:tc>
          <w:tcPr>
            <w:tcW w:w="1657" w:type="dxa"/>
            <w:shd w:val="clear" w:color="auto" w:fill="auto"/>
          </w:tcPr>
          <w:p w14:paraId="0395763B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4B04E3" w:rsidRPr="00003E2B" w14:paraId="5C664EB6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580D57C5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12ED1036" w14:textId="77777777" w:rsidR="004B04E3" w:rsidRPr="007732C2" w:rsidRDefault="004B04E3" w:rsidP="00456895">
            <w:pPr>
              <w:rPr>
                <w:rFonts w:ascii="Calibri" w:hAnsi="Calibri"/>
              </w:rPr>
            </w:pPr>
          </w:p>
        </w:tc>
        <w:tc>
          <w:tcPr>
            <w:tcW w:w="1657" w:type="dxa"/>
            <w:shd w:val="clear" w:color="auto" w:fill="auto"/>
          </w:tcPr>
          <w:p w14:paraId="2B93B3D2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4B04E3" w:rsidRPr="00003E2B" w14:paraId="710A6959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5BE68AA3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  <w:r w:rsidRPr="006A7F41">
              <w:rPr>
                <w:rFonts w:ascii="Calibri" w:hAnsi="Calibri"/>
                <w:i/>
              </w:rPr>
              <w:t>Kontroloval:</w:t>
            </w:r>
          </w:p>
        </w:tc>
        <w:tc>
          <w:tcPr>
            <w:tcW w:w="5167" w:type="dxa"/>
            <w:shd w:val="clear" w:color="auto" w:fill="auto"/>
          </w:tcPr>
          <w:p w14:paraId="366165FC" w14:textId="77777777" w:rsidR="004B04E3" w:rsidRPr="007732C2" w:rsidRDefault="00F52E8B" w:rsidP="00C11CA6">
            <w:pPr>
              <w:rPr>
                <w:rFonts w:ascii="Calibri" w:hAnsi="Calibri"/>
              </w:rPr>
            </w:pPr>
            <w:r w:rsidRPr="00F52E8B">
              <w:rPr>
                <w:rFonts w:ascii="Calibri" w:hAnsi="Calibri"/>
              </w:rPr>
              <w:t>Ing. Jan Němejc</w:t>
            </w:r>
          </w:p>
        </w:tc>
        <w:tc>
          <w:tcPr>
            <w:tcW w:w="1657" w:type="dxa"/>
            <w:shd w:val="clear" w:color="auto" w:fill="auto"/>
          </w:tcPr>
          <w:p w14:paraId="5192350F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4B04E3" w:rsidRPr="00003E2B" w14:paraId="14EB4E2C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37786090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201D3713" w14:textId="77777777" w:rsidR="004B04E3" w:rsidRPr="007732C2" w:rsidRDefault="004B04E3" w:rsidP="00C11CA6">
            <w:pPr>
              <w:rPr>
                <w:rFonts w:ascii="Calibri" w:hAnsi="Calibri"/>
              </w:rPr>
            </w:pPr>
          </w:p>
        </w:tc>
        <w:tc>
          <w:tcPr>
            <w:tcW w:w="1657" w:type="dxa"/>
            <w:shd w:val="clear" w:color="auto" w:fill="auto"/>
          </w:tcPr>
          <w:p w14:paraId="1BD6A7AD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  <w:tr w:rsidR="0084322F" w:rsidRPr="00003E2B" w14:paraId="77CF59F5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14288AF1" w14:textId="4F77A764" w:rsidR="0084322F" w:rsidRPr="006A7F41" w:rsidRDefault="0084322F" w:rsidP="00574123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Zakázkové číslo</w:t>
            </w:r>
            <w:r w:rsidRPr="006A7F41">
              <w:rPr>
                <w:rFonts w:ascii="Calibri" w:hAnsi="Calibri"/>
                <w:i/>
              </w:rPr>
              <w:t>:</w:t>
            </w:r>
          </w:p>
        </w:tc>
        <w:tc>
          <w:tcPr>
            <w:tcW w:w="5167" w:type="dxa"/>
            <w:shd w:val="clear" w:color="auto" w:fill="auto"/>
          </w:tcPr>
          <w:p w14:paraId="7266F785" w14:textId="42203533" w:rsidR="0084322F" w:rsidRPr="007732C2" w:rsidRDefault="00736229" w:rsidP="00574123">
            <w:pPr>
              <w:rPr>
                <w:rFonts w:ascii="Calibri" w:hAnsi="Calibri"/>
              </w:rPr>
            </w:pPr>
            <w:r w:rsidRPr="00736229">
              <w:rPr>
                <w:rFonts w:ascii="Calibri" w:hAnsi="Calibri"/>
              </w:rPr>
              <w:t>PEOP240065-01IT</w:t>
            </w:r>
          </w:p>
        </w:tc>
        <w:tc>
          <w:tcPr>
            <w:tcW w:w="1657" w:type="dxa"/>
            <w:shd w:val="clear" w:color="auto" w:fill="auto"/>
          </w:tcPr>
          <w:p w14:paraId="73329D74" w14:textId="77777777" w:rsidR="0084322F" w:rsidRPr="006A7F41" w:rsidRDefault="0084322F" w:rsidP="00574123">
            <w:pPr>
              <w:rPr>
                <w:rFonts w:ascii="Calibri" w:hAnsi="Calibri"/>
              </w:rPr>
            </w:pPr>
          </w:p>
        </w:tc>
      </w:tr>
      <w:tr w:rsidR="0084322F" w:rsidRPr="00003E2B" w14:paraId="2BAAE608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68BAFEB8" w14:textId="0F3CFA49" w:rsidR="0084322F" w:rsidRPr="006A7F41" w:rsidRDefault="0084322F" w:rsidP="00574123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68CAB647" w14:textId="56477AC0" w:rsidR="0084322F" w:rsidRPr="007732C2" w:rsidRDefault="0084322F" w:rsidP="00574123">
            <w:pPr>
              <w:rPr>
                <w:rFonts w:ascii="Calibri" w:hAnsi="Calibri"/>
              </w:rPr>
            </w:pPr>
          </w:p>
        </w:tc>
        <w:tc>
          <w:tcPr>
            <w:tcW w:w="1657" w:type="dxa"/>
            <w:shd w:val="clear" w:color="auto" w:fill="auto"/>
          </w:tcPr>
          <w:p w14:paraId="43BFAF0A" w14:textId="77777777" w:rsidR="0084322F" w:rsidRPr="006A7F41" w:rsidRDefault="0084322F" w:rsidP="00574123">
            <w:pPr>
              <w:rPr>
                <w:rFonts w:ascii="Calibri" w:hAnsi="Calibri"/>
              </w:rPr>
            </w:pPr>
          </w:p>
        </w:tc>
      </w:tr>
      <w:tr w:rsidR="00F85B84" w:rsidRPr="00003E2B" w14:paraId="0520C58D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3B7E8488" w14:textId="408A92CC" w:rsidR="00F85B84" w:rsidRPr="006A7F41" w:rsidRDefault="00F85B84" w:rsidP="00EC22C2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Archivní číslo</w:t>
            </w:r>
            <w:r w:rsidRPr="006A7F41">
              <w:rPr>
                <w:rFonts w:ascii="Calibri" w:hAnsi="Calibri"/>
                <w:i/>
              </w:rPr>
              <w:t>:</w:t>
            </w:r>
          </w:p>
        </w:tc>
        <w:tc>
          <w:tcPr>
            <w:tcW w:w="5167" w:type="dxa"/>
            <w:shd w:val="clear" w:color="auto" w:fill="auto"/>
          </w:tcPr>
          <w:p w14:paraId="7FAF2221" w14:textId="42ACB090" w:rsidR="00F85B84" w:rsidRPr="007732C2" w:rsidRDefault="000C46EE" w:rsidP="00EC22C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G-P-0</w:t>
            </w:r>
            <w:r w:rsidR="00123884">
              <w:rPr>
                <w:rFonts w:ascii="Calibri" w:hAnsi="Calibri"/>
              </w:rPr>
              <w:t>07</w:t>
            </w:r>
            <w:r>
              <w:rPr>
                <w:rFonts w:ascii="Calibri" w:hAnsi="Calibri"/>
              </w:rPr>
              <w:t>-24</w:t>
            </w:r>
          </w:p>
        </w:tc>
        <w:tc>
          <w:tcPr>
            <w:tcW w:w="1657" w:type="dxa"/>
            <w:shd w:val="clear" w:color="auto" w:fill="auto"/>
          </w:tcPr>
          <w:p w14:paraId="7CBD4C30" w14:textId="77777777" w:rsidR="00F85B84" w:rsidRPr="006A7F41" w:rsidRDefault="00F85B84" w:rsidP="00EC22C2">
            <w:pPr>
              <w:rPr>
                <w:rFonts w:ascii="Calibri" w:hAnsi="Calibri"/>
              </w:rPr>
            </w:pPr>
          </w:p>
        </w:tc>
      </w:tr>
      <w:tr w:rsidR="00F85B84" w:rsidRPr="00003E2B" w14:paraId="20CAA1F1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55476C4B" w14:textId="77777777" w:rsidR="00F85B84" w:rsidRPr="006A7F41" w:rsidRDefault="00F85B84" w:rsidP="00EC22C2">
            <w:pPr>
              <w:rPr>
                <w:rFonts w:ascii="Calibri" w:hAnsi="Calibri"/>
                <w:i/>
              </w:rPr>
            </w:pPr>
          </w:p>
        </w:tc>
        <w:tc>
          <w:tcPr>
            <w:tcW w:w="5167" w:type="dxa"/>
            <w:shd w:val="clear" w:color="auto" w:fill="auto"/>
          </w:tcPr>
          <w:p w14:paraId="30124A52" w14:textId="77777777" w:rsidR="00F85B84" w:rsidRPr="007732C2" w:rsidRDefault="00F85B84" w:rsidP="00EC22C2">
            <w:pPr>
              <w:rPr>
                <w:rFonts w:ascii="Calibri" w:hAnsi="Calibri"/>
              </w:rPr>
            </w:pPr>
          </w:p>
        </w:tc>
        <w:tc>
          <w:tcPr>
            <w:tcW w:w="1657" w:type="dxa"/>
            <w:shd w:val="clear" w:color="auto" w:fill="auto"/>
          </w:tcPr>
          <w:p w14:paraId="48B9F3CC" w14:textId="77777777" w:rsidR="00F85B84" w:rsidRPr="006A7F41" w:rsidRDefault="00F85B84" w:rsidP="00EC22C2">
            <w:pPr>
              <w:rPr>
                <w:rFonts w:ascii="Calibri" w:hAnsi="Calibri"/>
              </w:rPr>
            </w:pPr>
          </w:p>
        </w:tc>
      </w:tr>
      <w:tr w:rsidR="004B04E3" w:rsidRPr="00003E2B" w14:paraId="377B2A7B" w14:textId="77777777" w:rsidTr="00000256">
        <w:trPr>
          <w:gridAfter w:val="1"/>
          <w:wAfter w:w="617" w:type="dxa"/>
          <w:jc w:val="center"/>
        </w:trPr>
        <w:tc>
          <w:tcPr>
            <w:tcW w:w="2488" w:type="dxa"/>
            <w:shd w:val="clear" w:color="auto" w:fill="auto"/>
          </w:tcPr>
          <w:p w14:paraId="2222BBE9" w14:textId="77777777" w:rsidR="004B04E3" w:rsidRPr="006A7F41" w:rsidRDefault="004B04E3" w:rsidP="00456895">
            <w:pPr>
              <w:rPr>
                <w:rFonts w:ascii="Calibri" w:hAnsi="Calibri"/>
                <w:i/>
              </w:rPr>
            </w:pPr>
            <w:r w:rsidRPr="006A7F41">
              <w:rPr>
                <w:rFonts w:ascii="Calibri" w:hAnsi="Calibri"/>
                <w:i/>
              </w:rPr>
              <w:t>Datum</w:t>
            </w:r>
          </w:p>
        </w:tc>
        <w:tc>
          <w:tcPr>
            <w:tcW w:w="5167" w:type="dxa"/>
            <w:shd w:val="clear" w:color="auto" w:fill="auto"/>
          </w:tcPr>
          <w:p w14:paraId="298FAFE4" w14:textId="0F343D55" w:rsidR="004B04E3" w:rsidRPr="007732C2" w:rsidRDefault="00847734" w:rsidP="002D112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162F4">
              <w:rPr>
                <w:rFonts w:ascii="Calibri" w:hAnsi="Calibri"/>
              </w:rPr>
              <w:t>6</w:t>
            </w:r>
            <w:r w:rsidR="00201B75">
              <w:rPr>
                <w:rFonts w:ascii="Calibri" w:hAnsi="Calibri"/>
              </w:rPr>
              <w:t>/202</w:t>
            </w:r>
            <w:r>
              <w:rPr>
                <w:rFonts w:ascii="Calibri" w:hAnsi="Calibri"/>
              </w:rPr>
              <w:t>4</w:t>
            </w:r>
          </w:p>
        </w:tc>
        <w:tc>
          <w:tcPr>
            <w:tcW w:w="1657" w:type="dxa"/>
            <w:shd w:val="clear" w:color="auto" w:fill="auto"/>
          </w:tcPr>
          <w:p w14:paraId="085B73EE" w14:textId="77777777" w:rsidR="004B04E3" w:rsidRPr="006A7F41" w:rsidRDefault="004B04E3" w:rsidP="00456895">
            <w:pPr>
              <w:rPr>
                <w:rFonts w:ascii="Calibri" w:hAnsi="Calibri"/>
              </w:rPr>
            </w:pPr>
          </w:p>
        </w:tc>
      </w:tr>
    </w:tbl>
    <w:p w14:paraId="0B19934B" w14:textId="77777777" w:rsidR="007B1195" w:rsidRDefault="007B1195" w:rsidP="00533C23">
      <w:pPr>
        <w:pStyle w:val="Zhlav"/>
        <w:tabs>
          <w:tab w:val="left" w:pos="284"/>
        </w:tabs>
        <w:jc w:val="center"/>
      </w:pPr>
    </w:p>
    <w:p w14:paraId="6F345938" w14:textId="77777777" w:rsidR="007B1195" w:rsidRDefault="007B1195" w:rsidP="00533C23">
      <w:pPr>
        <w:pStyle w:val="Zhlav"/>
        <w:tabs>
          <w:tab w:val="left" w:pos="284"/>
        </w:tabs>
        <w:jc w:val="center"/>
      </w:pPr>
    </w:p>
    <w:p w14:paraId="5ECEF6F6" w14:textId="4B45513F" w:rsidR="00D162F4" w:rsidRDefault="00C8585E" w:rsidP="00533C23">
      <w:pPr>
        <w:pStyle w:val="Zhlav"/>
        <w:tabs>
          <w:tab w:val="left" w:pos="284"/>
        </w:tabs>
        <w:jc w:val="center"/>
      </w:pP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 w:rsidRPr="005869B3">
        <w:rPr>
          <w:rFonts w:ascii="Calibri" w:hAnsi="Calibri"/>
          <w:b/>
          <w:sz w:val="24"/>
          <w:szCs w:val="24"/>
        </w:rPr>
        <w:t>Vyhotovení</w:t>
      </w:r>
      <w:r w:rsidRPr="005869B3">
        <w:rPr>
          <w:rFonts w:ascii="Calibri" w:hAnsi="Calibri"/>
          <w:sz w:val="24"/>
          <w:szCs w:val="24"/>
        </w:rPr>
        <w:t>:</w:t>
      </w:r>
    </w:p>
    <w:p w14:paraId="24A795B4" w14:textId="77777777" w:rsidR="00D162F4" w:rsidRDefault="00D162F4" w:rsidP="00533C23">
      <w:pPr>
        <w:pStyle w:val="Zhlav"/>
        <w:tabs>
          <w:tab w:val="left" w:pos="284"/>
        </w:tabs>
        <w:jc w:val="center"/>
      </w:pPr>
    </w:p>
    <w:p w14:paraId="22327E03" w14:textId="77777777" w:rsidR="007B1195" w:rsidRDefault="007B1195" w:rsidP="007B119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  <w:b/>
          <w:sz w:val="24"/>
          <w:szCs w:val="24"/>
        </w:rPr>
      </w:pPr>
    </w:p>
    <w:p w14:paraId="6F5B0910" w14:textId="77777777" w:rsidR="003C6A15" w:rsidRDefault="003C6A15" w:rsidP="007B119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  <w:b/>
          <w:sz w:val="24"/>
          <w:szCs w:val="24"/>
        </w:rPr>
      </w:pPr>
    </w:p>
    <w:p w14:paraId="0619030C" w14:textId="77777777" w:rsidR="00861EF0" w:rsidRDefault="00861EF0" w:rsidP="007B119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  <w:b/>
          <w:sz w:val="24"/>
          <w:szCs w:val="24"/>
        </w:rPr>
      </w:pPr>
    </w:p>
    <w:p w14:paraId="0896A18E" w14:textId="554EC7E0" w:rsidR="007B1195" w:rsidRDefault="008B18DA" w:rsidP="007B119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B037F6" wp14:editId="5061DC57">
            <wp:simplePos x="0" y="0"/>
            <wp:positionH relativeFrom="column">
              <wp:posOffset>-721995</wp:posOffset>
            </wp:positionH>
            <wp:positionV relativeFrom="paragraph">
              <wp:posOffset>122555</wp:posOffset>
            </wp:positionV>
            <wp:extent cx="7362190" cy="827405"/>
            <wp:effectExtent l="0" t="0" r="0" b="0"/>
            <wp:wrapNone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19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0E3EB0" w14:textId="77777777" w:rsidR="00FC4A90" w:rsidRPr="00485534" w:rsidRDefault="00FC4A90" w:rsidP="00FC4A90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  <w:sz w:val="40"/>
        </w:rPr>
      </w:pPr>
      <w:r w:rsidRPr="00485534">
        <w:rPr>
          <w:rFonts w:ascii="Calibri" w:hAnsi="Calibri"/>
          <w:b/>
          <w:sz w:val="24"/>
          <w:szCs w:val="24"/>
        </w:rPr>
        <w:lastRenderedPageBreak/>
        <w:t>Počet listů dokumentace:</w:t>
      </w:r>
      <w:r w:rsidRPr="00485534">
        <w:rPr>
          <w:rFonts w:ascii="Calibri" w:hAnsi="Calibri"/>
          <w:sz w:val="24"/>
          <w:szCs w:val="24"/>
        </w:rPr>
        <w:tab/>
      </w:r>
      <w:r w:rsidRPr="00485534">
        <w:rPr>
          <w:rFonts w:ascii="Calibri" w:hAnsi="Calibri"/>
          <w:sz w:val="24"/>
          <w:szCs w:val="24"/>
        </w:rPr>
        <w:tab/>
      </w:r>
      <w:r w:rsidRPr="00485534">
        <w:rPr>
          <w:rFonts w:ascii="Calibri" w:hAnsi="Calibri"/>
          <w:sz w:val="24"/>
          <w:szCs w:val="24"/>
        </w:rPr>
        <w:tab/>
      </w:r>
      <w:r w:rsidRPr="00485534">
        <w:rPr>
          <w:rFonts w:ascii="Calibri" w:hAnsi="Calibri"/>
          <w:sz w:val="24"/>
          <w:szCs w:val="24"/>
        </w:rPr>
        <w:tab/>
      </w:r>
      <w:r w:rsidRPr="00485534">
        <w:rPr>
          <w:rFonts w:ascii="Calibri" w:hAnsi="Calibri"/>
          <w:sz w:val="40"/>
        </w:rPr>
        <w:tab/>
      </w:r>
      <w:r w:rsidRPr="00485534">
        <w:rPr>
          <w:rFonts w:ascii="Calibri" w:hAnsi="Calibri"/>
          <w:sz w:val="4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71"/>
        <w:gridCol w:w="2551"/>
      </w:tblGrid>
      <w:tr w:rsidR="00FC4A90" w:rsidRPr="00EA0C10" w14:paraId="4384A269" w14:textId="77777777" w:rsidTr="00F67BF0">
        <w:tc>
          <w:tcPr>
            <w:tcW w:w="6771" w:type="dxa"/>
          </w:tcPr>
          <w:p w14:paraId="0C87A22F" w14:textId="77777777" w:rsidR="00FC4A90" w:rsidRPr="00EA0C10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rPr>
                <w:rFonts w:ascii="Calibri" w:hAnsi="Calibri"/>
              </w:rPr>
            </w:pPr>
          </w:p>
          <w:p w14:paraId="4A659A0C" w14:textId="77777777" w:rsidR="00FC4A90" w:rsidRPr="00EA0C10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rPr>
                <w:rFonts w:ascii="Calibri" w:hAnsi="Calibri"/>
              </w:rPr>
            </w:pPr>
            <w:r w:rsidRPr="00EA0C10">
              <w:rPr>
                <w:rFonts w:ascii="Calibri" w:hAnsi="Calibri"/>
              </w:rPr>
              <w:t>Technická zpráva</w:t>
            </w:r>
          </w:p>
        </w:tc>
        <w:tc>
          <w:tcPr>
            <w:tcW w:w="2551" w:type="dxa"/>
          </w:tcPr>
          <w:p w14:paraId="36D3A84F" w14:textId="77777777" w:rsidR="00FC4A90" w:rsidRPr="00EA0C10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jc w:val="right"/>
              <w:rPr>
                <w:rFonts w:ascii="Calibri" w:hAnsi="Calibri"/>
              </w:rPr>
            </w:pPr>
            <w:r w:rsidRPr="00EA0C10">
              <w:rPr>
                <w:rFonts w:ascii="Calibri" w:hAnsi="Calibri"/>
              </w:rPr>
              <w:tab/>
            </w:r>
          </w:p>
          <w:p w14:paraId="70ECB264" w14:textId="1A367576" w:rsidR="00FC4A90" w:rsidRPr="00EA0C10" w:rsidRDefault="00C40CB5" w:rsidP="00D73E37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</w:t>
            </w:r>
            <w:r w:rsidR="00FC4A90" w:rsidRPr="00EA0C10">
              <w:rPr>
                <w:rFonts w:ascii="Calibri" w:hAnsi="Calibri"/>
              </w:rPr>
              <w:t>A4</w:t>
            </w:r>
          </w:p>
        </w:tc>
      </w:tr>
      <w:tr w:rsidR="00FC4A90" w:rsidRPr="00EA0C10" w14:paraId="3691811B" w14:textId="77777777" w:rsidTr="00F67BF0">
        <w:tc>
          <w:tcPr>
            <w:tcW w:w="6771" w:type="dxa"/>
          </w:tcPr>
          <w:p w14:paraId="52576831" w14:textId="77777777" w:rsidR="00FC4A90" w:rsidRPr="00EA0C10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Přílohy</w:t>
            </w:r>
          </w:p>
        </w:tc>
        <w:tc>
          <w:tcPr>
            <w:tcW w:w="2551" w:type="dxa"/>
          </w:tcPr>
          <w:p w14:paraId="7E44F5AA" w14:textId="5F523317" w:rsidR="00FC4A90" w:rsidRPr="00EA0C10" w:rsidRDefault="006D0BD6" w:rsidP="001450A7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C40CB5">
              <w:rPr>
                <w:rFonts w:ascii="Calibri" w:hAnsi="Calibri"/>
              </w:rPr>
              <w:t>A4</w:t>
            </w:r>
          </w:p>
        </w:tc>
      </w:tr>
      <w:tr w:rsidR="00FC4A90" w:rsidRPr="00485534" w14:paraId="6C8EECEC" w14:textId="77777777" w:rsidTr="00F67BF0">
        <w:tc>
          <w:tcPr>
            <w:tcW w:w="6771" w:type="dxa"/>
          </w:tcPr>
          <w:p w14:paraId="0712B683" w14:textId="77777777" w:rsidR="00FC4A90" w:rsidRPr="00485534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rPr>
                <w:rFonts w:ascii="Calibri" w:hAnsi="Calibri"/>
              </w:rPr>
            </w:pPr>
          </w:p>
        </w:tc>
        <w:tc>
          <w:tcPr>
            <w:tcW w:w="2551" w:type="dxa"/>
          </w:tcPr>
          <w:p w14:paraId="73F080ED" w14:textId="77777777" w:rsidR="00FC4A90" w:rsidRPr="00485534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jc w:val="right"/>
              <w:rPr>
                <w:rFonts w:ascii="Calibri" w:hAnsi="Calibri"/>
              </w:rPr>
            </w:pPr>
          </w:p>
        </w:tc>
      </w:tr>
      <w:tr w:rsidR="00FC4A90" w:rsidRPr="00485534" w14:paraId="4113039A" w14:textId="77777777" w:rsidTr="00F67BF0">
        <w:tc>
          <w:tcPr>
            <w:tcW w:w="6771" w:type="dxa"/>
          </w:tcPr>
          <w:p w14:paraId="4223F812" w14:textId="77777777" w:rsidR="00FC4A90" w:rsidRPr="00485534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rPr>
                <w:rFonts w:ascii="Calibri" w:hAnsi="Calibri"/>
              </w:rPr>
            </w:pPr>
          </w:p>
        </w:tc>
        <w:tc>
          <w:tcPr>
            <w:tcW w:w="2551" w:type="dxa"/>
          </w:tcPr>
          <w:p w14:paraId="78F09863" w14:textId="77777777" w:rsidR="00FC4A90" w:rsidRPr="00485534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jc w:val="right"/>
              <w:rPr>
                <w:rFonts w:ascii="Calibri" w:hAnsi="Calibri"/>
              </w:rPr>
            </w:pPr>
          </w:p>
        </w:tc>
      </w:tr>
      <w:tr w:rsidR="00FC4A90" w:rsidRPr="00485534" w14:paraId="3B93C1A2" w14:textId="77777777" w:rsidTr="00F67BF0">
        <w:tc>
          <w:tcPr>
            <w:tcW w:w="6771" w:type="dxa"/>
          </w:tcPr>
          <w:p w14:paraId="117E0BAE" w14:textId="77777777" w:rsidR="00FC4A90" w:rsidRPr="00485534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rPr>
                <w:rFonts w:ascii="Calibri" w:hAnsi="Calibri"/>
              </w:rPr>
            </w:pPr>
          </w:p>
        </w:tc>
        <w:tc>
          <w:tcPr>
            <w:tcW w:w="2551" w:type="dxa"/>
          </w:tcPr>
          <w:p w14:paraId="2B92D8CC" w14:textId="77777777" w:rsidR="00FC4A90" w:rsidRPr="00485534" w:rsidRDefault="00FC4A90" w:rsidP="00F67BF0">
            <w:pPr>
              <w:tabs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776"/>
                <w:tab w:val="left" w:pos="8640"/>
                <w:tab w:val="left" w:pos="9504"/>
                <w:tab w:val="left" w:pos="10368"/>
                <w:tab w:val="left" w:pos="11232"/>
                <w:tab w:val="left" w:pos="12096"/>
                <w:tab w:val="left" w:pos="12960"/>
                <w:tab w:val="left" w:pos="13824"/>
                <w:tab w:val="left" w:pos="14688"/>
                <w:tab w:val="left" w:pos="15552"/>
                <w:tab w:val="left" w:pos="16416"/>
                <w:tab w:val="left" w:pos="17280"/>
                <w:tab w:val="left" w:pos="18144"/>
                <w:tab w:val="left" w:pos="19008"/>
              </w:tabs>
              <w:spacing w:line="240" w:lineRule="atLeast"/>
              <w:jc w:val="right"/>
              <w:rPr>
                <w:rFonts w:ascii="Calibri" w:hAnsi="Calibri"/>
              </w:rPr>
            </w:pPr>
          </w:p>
        </w:tc>
      </w:tr>
    </w:tbl>
    <w:p w14:paraId="2E782E2F" w14:textId="77777777" w:rsidR="00FC4A90" w:rsidRPr="00485534" w:rsidRDefault="00FC4A90" w:rsidP="00FC4A90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  <w:b/>
        </w:rPr>
      </w:pPr>
    </w:p>
    <w:p w14:paraId="53907BBE" w14:textId="77777777" w:rsidR="00FC4A90" w:rsidRPr="00485534" w:rsidRDefault="00FC4A90" w:rsidP="00FC4A90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</w:rPr>
      </w:pPr>
      <w:r w:rsidRPr="00485534">
        <w:rPr>
          <w:rFonts w:ascii="Calibri" w:hAnsi="Calibri"/>
        </w:rPr>
        <w:t>Seznam výkresů</w:t>
      </w:r>
    </w:p>
    <w:p w14:paraId="68E80A7A" w14:textId="77777777" w:rsidR="00FC4A90" w:rsidRDefault="00FC4A90" w:rsidP="00FC4A90">
      <w:pPr>
        <w:pStyle w:val="Normlnodsazen"/>
        <w:rPr>
          <w:rFonts w:ascii="Calibri" w:hAnsi="Calibri"/>
        </w:rPr>
      </w:pPr>
    </w:p>
    <w:tbl>
      <w:tblPr>
        <w:tblW w:w="8789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4395"/>
        <w:gridCol w:w="1417"/>
        <w:gridCol w:w="1418"/>
        <w:gridCol w:w="1559"/>
      </w:tblGrid>
      <w:tr w:rsidR="00AB2584" w:rsidRPr="000673C4" w14:paraId="0F7A3F8B" w14:textId="77777777" w:rsidTr="00AB2584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7D09" w14:textId="77777777" w:rsidR="00AB2584" w:rsidRPr="000673C4" w:rsidRDefault="00AB2584" w:rsidP="00840D75">
            <w:pPr>
              <w:rPr>
                <w:rFonts w:ascii="Calibri" w:hAnsi="Calibri"/>
                <w:b/>
              </w:rPr>
            </w:pPr>
            <w:r w:rsidRPr="000673C4">
              <w:rPr>
                <w:rFonts w:ascii="Calibri" w:hAnsi="Calibri"/>
                <w:b/>
              </w:rPr>
              <w:t>Název</w:t>
            </w:r>
            <w:r>
              <w:rPr>
                <w:rFonts w:ascii="Calibri" w:hAnsi="Calibri"/>
                <w:b/>
              </w:rPr>
              <w:t xml:space="preserve"> výkresu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7B5E" w14:textId="77777777" w:rsidR="00AB2584" w:rsidRPr="000673C4" w:rsidRDefault="00AB2584" w:rsidP="00840D75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Měřítko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885C" w14:textId="77777777" w:rsidR="00AB2584" w:rsidRPr="000673C4" w:rsidRDefault="00AB2584" w:rsidP="00840D75">
            <w:pPr>
              <w:jc w:val="center"/>
              <w:rPr>
                <w:rFonts w:ascii="Calibri" w:hAnsi="Calibri"/>
                <w:b/>
              </w:rPr>
            </w:pPr>
            <w:r w:rsidRPr="000673C4">
              <w:rPr>
                <w:rFonts w:ascii="Calibri" w:hAnsi="Calibri"/>
                <w:b/>
              </w:rPr>
              <w:t xml:space="preserve">Číslo </w:t>
            </w:r>
            <w:r>
              <w:rPr>
                <w:rFonts w:ascii="Calibri" w:hAnsi="Calibri"/>
                <w:b/>
              </w:rPr>
              <w:t>výkresu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08A4" w14:textId="77777777" w:rsidR="00AB2584" w:rsidRPr="000673C4" w:rsidRDefault="00AB2584" w:rsidP="00840D75">
            <w:pPr>
              <w:jc w:val="center"/>
              <w:rPr>
                <w:rFonts w:ascii="Calibri" w:hAnsi="Calibri"/>
                <w:b/>
              </w:rPr>
            </w:pPr>
            <w:r w:rsidRPr="000673C4">
              <w:rPr>
                <w:rFonts w:ascii="Calibri" w:hAnsi="Calibri"/>
                <w:b/>
              </w:rPr>
              <w:t>Počet A4</w:t>
            </w:r>
          </w:p>
        </w:tc>
      </w:tr>
      <w:tr w:rsidR="00AB2584" w:rsidRPr="00B53902" w14:paraId="2D6D4C62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5FE4614E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1.PP-pavilon 1A, 1C</w:t>
            </w:r>
          </w:p>
        </w:tc>
        <w:tc>
          <w:tcPr>
            <w:tcW w:w="1417" w:type="dxa"/>
          </w:tcPr>
          <w:p w14:paraId="5775D4D0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5E72037B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14:paraId="56FC704E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</w:t>
            </w:r>
          </w:p>
        </w:tc>
      </w:tr>
      <w:tr w:rsidR="00AB2584" w:rsidRPr="00B53902" w14:paraId="52DB5EEE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55182298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1.NP-pavilon 1A, 1C</w:t>
            </w:r>
          </w:p>
        </w:tc>
        <w:tc>
          <w:tcPr>
            <w:tcW w:w="1417" w:type="dxa"/>
          </w:tcPr>
          <w:p w14:paraId="19F3F6A4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3F49A7C0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14:paraId="07B5571B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</w:t>
            </w:r>
          </w:p>
        </w:tc>
      </w:tr>
      <w:tr w:rsidR="00AB2584" w:rsidRPr="00B53902" w14:paraId="181E5ADD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44D5AC2C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2.NP-pavilon 1A, 1C</w:t>
            </w:r>
          </w:p>
        </w:tc>
        <w:tc>
          <w:tcPr>
            <w:tcW w:w="1417" w:type="dxa"/>
          </w:tcPr>
          <w:p w14:paraId="543AFA69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75A57398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14:paraId="67508C2C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</w:t>
            </w:r>
          </w:p>
        </w:tc>
      </w:tr>
      <w:tr w:rsidR="00AB2584" w:rsidRPr="00B53902" w14:paraId="207C6F11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5F9092D2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3.NP-pavilon 1A, 1C</w:t>
            </w:r>
          </w:p>
        </w:tc>
        <w:tc>
          <w:tcPr>
            <w:tcW w:w="1417" w:type="dxa"/>
          </w:tcPr>
          <w:p w14:paraId="485D6784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42591C01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6F941F2A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</w:t>
            </w:r>
          </w:p>
        </w:tc>
      </w:tr>
      <w:tr w:rsidR="00AB2584" w:rsidRPr="00B53902" w14:paraId="341EFE73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60BDACBA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4.NP-pavilon 1A, 1C</w:t>
            </w:r>
          </w:p>
        </w:tc>
        <w:tc>
          <w:tcPr>
            <w:tcW w:w="1417" w:type="dxa"/>
          </w:tcPr>
          <w:p w14:paraId="67983555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5542EEF2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03D5976E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</w:tr>
      <w:tr w:rsidR="00AB2584" w:rsidRPr="00B53902" w14:paraId="31F90DAA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2414510E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1.PP-pavilon 1B</w:t>
            </w:r>
          </w:p>
        </w:tc>
        <w:tc>
          <w:tcPr>
            <w:tcW w:w="1417" w:type="dxa"/>
          </w:tcPr>
          <w:p w14:paraId="3A76404E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658DCF58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</w:tcPr>
          <w:p w14:paraId="0C584919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</w:tr>
      <w:tr w:rsidR="00AB2584" w:rsidRPr="00B53902" w14:paraId="76B221A9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3A8DF478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1.NP-pavilon 1B</w:t>
            </w:r>
          </w:p>
        </w:tc>
        <w:tc>
          <w:tcPr>
            <w:tcW w:w="1417" w:type="dxa"/>
          </w:tcPr>
          <w:p w14:paraId="72E884E5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5D3F3535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07</w:t>
            </w:r>
          </w:p>
        </w:tc>
        <w:tc>
          <w:tcPr>
            <w:tcW w:w="1559" w:type="dxa"/>
            <w:shd w:val="clear" w:color="auto" w:fill="auto"/>
          </w:tcPr>
          <w:p w14:paraId="5CE9215F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</w:tr>
      <w:tr w:rsidR="00AB2584" w:rsidRPr="00B53902" w14:paraId="0F3232A9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2AC23CAB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2.NP-pavilon 1B</w:t>
            </w:r>
          </w:p>
        </w:tc>
        <w:tc>
          <w:tcPr>
            <w:tcW w:w="1417" w:type="dxa"/>
          </w:tcPr>
          <w:p w14:paraId="789E31BA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67E6A2F4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08</w:t>
            </w:r>
          </w:p>
        </w:tc>
        <w:tc>
          <w:tcPr>
            <w:tcW w:w="1559" w:type="dxa"/>
            <w:shd w:val="clear" w:color="auto" w:fill="auto"/>
          </w:tcPr>
          <w:p w14:paraId="16066A8C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</w:tr>
      <w:tr w:rsidR="00AB2584" w:rsidRPr="00B53902" w14:paraId="3F27F6B9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13CE40E8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3.NP-pavilon 1B</w:t>
            </w:r>
          </w:p>
        </w:tc>
        <w:tc>
          <w:tcPr>
            <w:tcW w:w="1417" w:type="dxa"/>
          </w:tcPr>
          <w:p w14:paraId="6A9CD101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1:100</w:t>
            </w:r>
          </w:p>
        </w:tc>
        <w:tc>
          <w:tcPr>
            <w:tcW w:w="1418" w:type="dxa"/>
            <w:shd w:val="clear" w:color="auto" w:fill="auto"/>
          </w:tcPr>
          <w:p w14:paraId="1D0B1391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</w:tcPr>
          <w:p w14:paraId="4CFA7359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</w:tr>
      <w:tr w:rsidR="00AB2584" w:rsidRPr="00B53902" w14:paraId="16A8F132" w14:textId="77777777" w:rsidTr="00AB2584">
        <w:trPr>
          <w:cantSplit/>
        </w:trPr>
        <w:tc>
          <w:tcPr>
            <w:tcW w:w="4395" w:type="dxa"/>
            <w:shd w:val="clear" w:color="auto" w:fill="auto"/>
          </w:tcPr>
          <w:p w14:paraId="7B30E56E" w14:textId="77777777" w:rsidR="00AB2584" w:rsidRPr="00B53902" w:rsidRDefault="00AB2584" w:rsidP="00840D75">
            <w:pPr>
              <w:pStyle w:val="Nadpis4"/>
              <w:rPr>
                <w:rFonts w:ascii="Calibri" w:hAnsi="Calibri"/>
                <w:sz w:val="18"/>
                <w:szCs w:val="18"/>
              </w:rPr>
            </w:pPr>
            <w:r w:rsidRPr="007606DB">
              <w:rPr>
                <w:rFonts w:ascii="Calibri" w:hAnsi="Calibri"/>
                <w:sz w:val="18"/>
                <w:szCs w:val="18"/>
              </w:rPr>
              <w:t>Schéma zapojení ER - pavilon 1</w:t>
            </w:r>
            <w:proofErr w:type="gramStart"/>
            <w:r w:rsidRPr="007606DB">
              <w:rPr>
                <w:rFonts w:ascii="Calibri" w:hAnsi="Calibri"/>
                <w:sz w:val="18"/>
                <w:szCs w:val="18"/>
              </w:rPr>
              <w:t>A,B</w:t>
            </w:r>
            <w:proofErr w:type="gramEnd"/>
            <w:r w:rsidRPr="007606DB">
              <w:rPr>
                <w:rFonts w:ascii="Calibri" w:hAnsi="Calibri"/>
                <w:sz w:val="18"/>
                <w:szCs w:val="18"/>
              </w:rPr>
              <w:t>,C</w:t>
            </w:r>
          </w:p>
        </w:tc>
        <w:tc>
          <w:tcPr>
            <w:tcW w:w="1417" w:type="dxa"/>
          </w:tcPr>
          <w:p w14:paraId="1DDE9F14" w14:textId="77777777" w:rsidR="00AB2584" w:rsidRDefault="00AB2584" w:rsidP="00840D75">
            <w:pPr>
              <w:pStyle w:val="Nadpis4"/>
              <w:ind w:left="176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898E52" w14:textId="77777777" w:rsidR="00AB2584" w:rsidRPr="00B53902" w:rsidRDefault="00AB2584" w:rsidP="00840D75">
            <w:pPr>
              <w:pStyle w:val="Nadpis4"/>
              <w:ind w:left="176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</w:t>
            </w:r>
            <w:r w:rsidRPr="00B53902"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3825A147" w14:textId="77777777" w:rsidR="00AB2584" w:rsidRPr="00B53902" w:rsidRDefault="00AB2584" w:rsidP="00840D7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53902">
              <w:rPr>
                <w:rFonts w:ascii="Calibri" w:hAnsi="Calibri"/>
                <w:sz w:val="18"/>
                <w:szCs w:val="18"/>
              </w:rPr>
              <w:t>2</w:t>
            </w:r>
          </w:p>
        </w:tc>
      </w:tr>
    </w:tbl>
    <w:p w14:paraId="15C06EEC" w14:textId="77777777" w:rsidR="007B1195" w:rsidRDefault="007B1195" w:rsidP="007B119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8640"/>
          <w:tab w:val="left" w:pos="9504"/>
          <w:tab w:val="left" w:pos="10368"/>
          <w:tab w:val="left" w:pos="11232"/>
          <w:tab w:val="left" w:pos="12096"/>
          <w:tab w:val="left" w:pos="12960"/>
          <w:tab w:val="left" w:pos="13824"/>
          <w:tab w:val="left" w:pos="14688"/>
          <w:tab w:val="left" w:pos="15552"/>
          <w:tab w:val="left" w:pos="16416"/>
          <w:tab w:val="left" w:pos="17280"/>
          <w:tab w:val="left" w:pos="18144"/>
          <w:tab w:val="left" w:pos="19008"/>
        </w:tabs>
        <w:spacing w:line="240" w:lineRule="atLeast"/>
        <w:rPr>
          <w:rFonts w:ascii="Calibri" w:hAnsi="Calibri"/>
          <w:b/>
          <w:sz w:val="24"/>
          <w:szCs w:val="24"/>
        </w:rPr>
      </w:pPr>
    </w:p>
    <w:sectPr w:rsidR="007B1195" w:rsidSect="00A97914">
      <w:footerReference w:type="default" r:id="rId9"/>
      <w:pgSz w:w="11901" w:h="16834"/>
      <w:pgMar w:top="1701" w:right="1077" w:bottom="1134" w:left="136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A5A5A" w14:textId="77777777" w:rsidR="00DC71EA" w:rsidRDefault="00DC71EA">
      <w:r>
        <w:separator/>
      </w:r>
    </w:p>
  </w:endnote>
  <w:endnote w:type="continuationSeparator" w:id="0">
    <w:p w14:paraId="59BE447D" w14:textId="77777777" w:rsidR="00DC71EA" w:rsidRDefault="00DC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T*NewFoundlan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955B6" w14:textId="77777777" w:rsidR="007D6DA6" w:rsidRDefault="007D6DA6" w:rsidP="00B82FED">
    <w:pPr>
      <w:pStyle w:val="Zpat"/>
      <w:rPr>
        <w:rStyle w:val="slostrnky"/>
      </w:rPr>
    </w:pPr>
    <w:r>
      <w:rPr>
        <w:rStyle w:val="slostrnky"/>
      </w:rPr>
      <w:tab/>
    </w:r>
    <w:r>
      <w:rPr>
        <w:rStyle w:val="slostrnky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79264" w14:textId="77777777" w:rsidR="00DC71EA" w:rsidRDefault="00DC71EA">
      <w:r>
        <w:separator/>
      </w:r>
    </w:p>
  </w:footnote>
  <w:footnote w:type="continuationSeparator" w:id="0">
    <w:p w14:paraId="35E27D17" w14:textId="77777777" w:rsidR="00DC71EA" w:rsidRDefault="00DC7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8C344EC4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114146"/>
    <w:multiLevelType w:val="hybridMultilevel"/>
    <w:tmpl w:val="D8886C6C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32C5785"/>
    <w:multiLevelType w:val="multilevel"/>
    <w:tmpl w:val="8C344EC4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F11675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0350C1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5" w15:restartNumberingAfterBreak="0">
    <w:nsid w:val="0C235D9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FFC5716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0EC5E94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" w15:restartNumberingAfterBreak="0">
    <w:nsid w:val="112D2320"/>
    <w:multiLevelType w:val="hybridMultilevel"/>
    <w:tmpl w:val="55A2BBB2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101A58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0" w15:restartNumberingAfterBreak="0">
    <w:nsid w:val="12905807"/>
    <w:multiLevelType w:val="hybridMultilevel"/>
    <w:tmpl w:val="B85426FE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5BF7A07"/>
    <w:multiLevelType w:val="multilevel"/>
    <w:tmpl w:val="2AC8894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6BB3FB4"/>
    <w:multiLevelType w:val="hybridMultilevel"/>
    <w:tmpl w:val="234C76D6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96624F9"/>
    <w:multiLevelType w:val="hybridMultilevel"/>
    <w:tmpl w:val="B7048C4A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1EBB1A34"/>
    <w:multiLevelType w:val="hybridMultilevel"/>
    <w:tmpl w:val="EF2284A4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3593CE9"/>
    <w:multiLevelType w:val="multilevel"/>
    <w:tmpl w:val="2AC8894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4422234"/>
    <w:multiLevelType w:val="hybridMultilevel"/>
    <w:tmpl w:val="4D6C979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07A2AC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7A4B6B"/>
    <w:multiLevelType w:val="multilevel"/>
    <w:tmpl w:val="03AAD582"/>
    <w:lvl w:ilvl="0">
      <w:start w:val="1"/>
      <w:numFmt w:val="upperLetter"/>
      <w:lvlText w:val="%1."/>
      <w:lvlJc w:val="left"/>
      <w:pPr>
        <w:tabs>
          <w:tab w:val="num" w:pos="-57"/>
        </w:tabs>
        <w:ind w:left="-5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701" w:hanging="170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3"/>
        </w:tabs>
        <w:ind w:left="8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83"/>
        </w:tabs>
        <w:ind w:left="13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03"/>
        </w:tabs>
        <w:ind w:left="18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3"/>
        </w:tabs>
        <w:ind w:left="23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83"/>
        </w:tabs>
        <w:ind w:left="28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3"/>
        </w:tabs>
        <w:ind w:left="33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3"/>
        </w:tabs>
        <w:ind w:left="3903" w:hanging="1440"/>
      </w:pPr>
      <w:rPr>
        <w:rFonts w:hint="default"/>
      </w:rPr>
    </w:lvl>
  </w:abstractNum>
  <w:abstractNum w:abstractNumId="18" w15:restartNumberingAfterBreak="0">
    <w:nsid w:val="2CE934F5"/>
    <w:multiLevelType w:val="hybridMultilevel"/>
    <w:tmpl w:val="9CCCB020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63253CC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ADC36F6"/>
    <w:multiLevelType w:val="multilevel"/>
    <w:tmpl w:val="3170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54626"/>
    <w:multiLevelType w:val="hybridMultilevel"/>
    <w:tmpl w:val="CA20D9C6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FEF6CE3"/>
    <w:multiLevelType w:val="multilevel"/>
    <w:tmpl w:val="53381248"/>
    <w:lvl w:ilvl="0">
      <w:start w:val="1"/>
      <w:numFmt w:val="upperLetter"/>
      <w:pStyle w:val="Nadpis1"/>
      <w:lvlText w:val="%1."/>
      <w:lvlJc w:val="left"/>
      <w:pPr>
        <w:tabs>
          <w:tab w:val="num" w:pos="-57"/>
        </w:tabs>
        <w:ind w:left="-5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701" w:hanging="170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3"/>
        </w:tabs>
        <w:ind w:left="8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83"/>
        </w:tabs>
        <w:ind w:left="13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03"/>
        </w:tabs>
        <w:ind w:left="18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3"/>
        </w:tabs>
        <w:ind w:left="23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83"/>
        </w:tabs>
        <w:ind w:left="28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3"/>
        </w:tabs>
        <w:ind w:left="33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3"/>
        </w:tabs>
        <w:ind w:left="3903" w:hanging="1440"/>
      </w:pPr>
      <w:rPr>
        <w:rFonts w:hint="default"/>
      </w:rPr>
    </w:lvl>
  </w:abstractNum>
  <w:abstractNum w:abstractNumId="23" w15:restartNumberingAfterBreak="0">
    <w:nsid w:val="41E8283B"/>
    <w:multiLevelType w:val="multilevel"/>
    <w:tmpl w:val="7EFE5006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25A3A20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41514B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EE623AD"/>
    <w:multiLevelType w:val="multilevel"/>
    <w:tmpl w:val="7EFE5006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2E73997"/>
    <w:multiLevelType w:val="multilevel"/>
    <w:tmpl w:val="1AF8FAB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6A53806"/>
    <w:multiLevelType w:val="multilevel"/>
    <w:tmpl w:val="798A0D0A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9734A5E"/>
    <w:multiLevelType w:val="hybridMultilevel"/>
    <w:tmpl w:val="6912499A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E77A7"/>
    <w:multiLevelType w:val="hybridMultilevel"/>
    <w:tmpl w:val="215C0D90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42F42"/>
    <w:multiLevelType w:val="multilevel"/>
    <w:tmpl w:val="4EB62BF0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30"/>
        </w:tabs>
        <w:ind w:left="2118" w:hanging="170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4AC617B"/>
    <w:multiLevelType w:val="hybridMultilevel"/>
    <w:tmpl w:val="BE426A12"/>
    <w:lvl w:ilvl="0" w:tplc="0405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33" w15:restartNumberingAfterBreak="0">
    <w:nsid w:val="66872824"/>
    <w:multiLevelType w:val="hybridMultilevel"/>
    <w:tmpl w:val="2A8A6DD2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9A365B7"/>
    <w:multiLevelType w:val="multilevel"/>
    <w:tmpl w:val="03AAD582"/>
    <w:lvl w:ilvl="0">
      <w:start w:val="1"/>
      <w:numFmt w:val="upperLetter"/>
      <w:lvlText w:val="%1."/>
      <w:lvlJc w:val="left"/>
      <w:pPr>
        <w:tabs>
          <w:tab w:val="num" w:pos="-57"/>
        </w:tabs>
        <w:ind w:left="-5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701" w:hanging="170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3"/>
        </w:tabs>
        <w:ind w:left="8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83"/>
        </w:tabs>
        <w:ind w:left="13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03"/>
        </w:tabs>
        <w:ind w:left="18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3"/>
        </w:tabs>
        <w:ind w:left="23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83"/>
        </w:tabs>
        <w:ind w:left="28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3"/>
        </w:tabs>
        <w:ind w:left="33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3"/>
        </w:tabs>
        <w:ind w:left="3903" w:hanging="1440"/>
      </w:pPr>
      <w:rPr>
        <w:rFonts w:hint="default"/>
      </w:rPr>
    </w:lvl>
  </w:abstractNum>
  <w:abstractNum w:abstractNumId="35" w15:restartNumberingAfterBreak="0">
    <w:nsid w:val="6BA7409A"/>
    <w:multiLevelType w:val="hybridMultilevel"/>
    <w:tmpl w:val="0E6C82B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E7E96"/>
    <w:multiLevelType w:val="multilevel"/>
    <w:tmpl w:val="8C344EC4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368223D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9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9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38" w15:restartNumberingAfterBreak="0">
    <w:nsid w:val="75F63781"/>
    <w:multiLevelType w:val="hybridMultilevel"/>
    <w:tmpl w:val="153638F4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77C47823"/>
    <w:multiLevelType w:val="hybridMultilevel"/>
    <w:tmpl w:val="317021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7F08CE"/>
    <w:multiLevelType w:val="hybridMultilevel"/>
    <w:tmpl w:val="047092CC"/>
    <w:lvl w:ilvl="0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104733284">
    <w:abstractNumId w:val="0"/>
  </w:num>
  <w:num w:numId="2" w16cid:durableId="527908135">
    <w:abstractNumId w:val="5"/>
  </w:num>
  <w:num w:numId="3" w16cid:durableId="805656963">
    <w:abstractNumId w:val="25"/>
  </w:num>
  <w:num w:numId="4" w16cid:durableId="784228110">
    <w:abstractNumId w:val="29"/>
  </w:num>
  <w:num w:numId="5" w16cid:durableId="1973169139">
    <w:abstractNumId w:val="30"/>
  </w:num>
  <w:num w:numId="6" w16cid:durableId="1265843931">
    <w:abstractNumId w:val="38"/>
  </w:num>
  <w:num w:numId="7" w16cid:durableId="369916198">
    <w:abstractNumId w:val="8"/>
  </w:num>
  <w:num w:numId="8" w16cid:durableId="1906182799">
    <w:abstractNumId w:val="33"/>
  </w:num>
  <w:num w:numId="9" w16cid:durableId="1351374706">
    <w:abstractNumId w:val="12"/>
  </w:num>
  <w:num w:numId="10" w16cid:durableId="159350583">
    <w:abstractNumId w:val="18"/>
  </w:num>
  <w:num w:numId="11" w16cid:durableId="590552139">
    <w:abstractNumId w:val="14"/>
  </w:num>
  <w:num w:numId="12" w16cid:durableId="304554945">
    <w:abstractNumId w:val="10"/>
  </w:num>
  <w:num w:numId="13" w16cid:durableId="1621259874">
    <w:abstractNumId w:val="13"/>
  </w:num>
  <w:num w:numId="14" w16cid:durableId="1289510505">
    <w:abstractNumId w:val="21"/>
  </w:num>
  <w:num w:numId="15" w16cid:durableId="502210839">
    <w:abstractNumId w:val="1"/>
  </w:num>
  <w:num w:numId="16" w16cid:durableId="935097225">
    <w:abstractNumId w:val="40"/>
  </w:num>
  <w:num w:numId="17" w16cid:durableId="802426642">
    <w:abstractNumId w:val="35"/>
  </w:num>
  <w:num w:numId="18" w16cid:durableId="1527909621">
    <w:abstractNumId w:val="32"/>
  </w:num>
  <w:num w:numId="19" w16cid:durableId="1441603236">
    <w:abstractNumId w:val="37"/>
  </w:num>
  <w:num w:numId="20" w16cid:durableId="913512986">
    <w:abstractNumId w:val="27"/>
  </w:num>
  <w:num w:numId="21" w16cid:durableId="348408982">
    <w:abstractNumId w:val="9"/>
  </w:num>
  <w:num w:numId="22" w16cid:durableId="1594436764">
    <w:abstractNumId w:val="28"/>
  </w:num>
  <w:num w:numId="23" w16cid:durableId="117838296">
    <w:abstractNumId w:val="4"/>
  </w:num>
  <w:num w:numId="24" w16cid:durableId="975522482">
    <w:abstractNumId w:val="7"/>
  </w:num>
  <w:num w:numId="25" w16cid:durableId="1355157316">
    <w:abstractNumId w:val="39"/>
  </w:num>
  <w:num w:numId="26" w16cid:durableId="1199777877">
    <w:abstractNumId w:val="20"/>
  </w:num>
  <w:num w:numId="27" w16cid:durableId="1986229576">
    <w:abstractNumId w:val="24"/>
  </w:num>
  <w:num w:numId="28" w16cid:durableId="223108654">
    <w:abstractNumId w:val="19"/>
  </w:num>
  <w:num w:numId="29" w16cid:durableId="1499035240">
    <w:abstractNumId w:val="26"/>
  </w:num>
  <w:num w:numId="30" w16cid:durableId="1267542787">
    <w:abstractNumId w:val="23"/>
  </w:num>
  <w:num w:numId="31" w16cid:durableId="1380783970">
    <w:abstractNumId w:val="11"/>
  </w:num>
  <w:num w:numId="32" w16cid:durableId="971864381">
    <w:abstractNumId w:val="6"/>
  </w:num>
  <w:num w:numId="33" w16cid:durableId="2100825818">
    <w:abstractNumId w:val="3"/>
  </w:num>
  <w:num w:numId="34" w16cid:durableId="1969584766">
    <w:abstractNumId w:val="36"/>
  </w:num>
  <w:num w:numId="35" w16cid:durableId="1944535791">
    <w:abstractNumId w:val="22"/>
  </w:num>
  <w:num w:numId="36" w16cid:durableId="174880038">
    <w:abstractNumId w:val="17"/>
  </w:num>
  <w:num w:numId="37" w16cid:durableId="2143957443">
    <w:abstractNumId w:val="34"/>
  </w:num>
  <w:num w:numId="38" w16cid:durableId="1440291537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36409119">
    <w:abstractNumId w:val="2"/>
  </w:num>
  <w:num w:numId="40" w16cid:durableId="1050810402">
    <w:abstractNumId w:val="31"/>
  </w:num>
  <w:num w:numId="41" w16cid:durableId="200941702">
    <w:abstractNumId w:val="15"/>
  </w:num>
  <w:num w:numId="42" w16cid:durableId="20349606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421"/>
    <w:rsid w:val="00000256"/>
    <w:rsid w:val="0000088F"/>
    <w:rsid w:val="00001CCA"/>
    <w:rsid w:val="0000303C"/>
    <w:rsid w:val="000030F0"/>
    <w:rsid w:val="000055D0"/>
    <w:rsid w:val="000158EC"/>
    <w:rsid w:val="00017C60"/>
    <w:rsid w:val="00022957"/>
    <w:rsid w:val="00023C1C"/>
    <w:rsid w:val="00032FE6"/>
    <w:rsid w:val="000409D3"/>
    <w:rsid w:val="00041B01"/>
    <w:rsid w:val="00047579"/>
    <w:rsid w:val="00055C2A"/>
    <w:rsid w:val="000575A7"/>
    <w:rsid w:val="00060AC1"/>
    <w:rsid w:val="00062079"/>
    <w:rsid w:val="00062ED4"/>
    <w:rsid w:val="000636FA"/>
    <w:rsid w:val="00066F4F"/>
    <w:rsid w:val="000707A3"/>
    <w:rsid w:val="00070D5D"/>
    <w:rsid w:val="00074B64"/>
    <w:rsid w:val="00074D18"/>
    <w:rsid w:val="00077AFF"/>
    <w:rsid w:val="000867A3"/>
    <w:rsid w:val="00092D9E"/>
    <w:rsid w:val="000965AD"/>
    <w:rsid w:val="000A12F7"/>
    <w:rsid w:val="000A3198"/>
    <w:rsid w:val="000A7E8C"/>
    <w:rsid w:val="000B5F97"/>
    <w:rsid w:val="000C46EE"/>
    <w:rsid w:val="000D2A46"/>
    <w:rsid w:val="000D685B"/>
    <w:rsid w:val="000E72A7"/>
    <w:rsid w:val="000F7182"/>
    <w:rsid w:val="00104531"/>
    <w:rsid w:val="00104671"/>
    <w:rsid w:val="00123884"/>
    <w:rsid w:val="0012550A"/>
    <w:rsid w:val="00127EB4"/>
    <w:rsid w:val="00134083"/>
    <w:rsid w:val="00137B20"/>
    <w:rsid w:val="001450A7"/>
    <w:rsid w:val="0014567B"/>
    <w:rsid w:val="001469EF"/>
    <w:rsid w:val="00146D46"/>
    <w:rsid w:val="00151B0C"/>
    <w:rsid w:val="001624BF"/>
    <w:rsid w:val="001715F7"/>
    <w:rsid w:val="001746D0"/>
    <w:rsid w:val="00175633"/>
    <w:rsid w:val="00182E69"/>
    <w:rsid w:val="00185B40"/>
    <w:rsid w:val="001863B0"/>
    <w:rsid w:val="0019764A"/>
    <w:rsid w:val="001A111E"/>
    <w:rsid w:val="001A33B9"/>
    <w:rsid w:val="001A35C8"/>
    <w:rsid w:val="001B17CE"/>
    <w:rsid w:val="001B4F7D"/>
    <w:rsid w:val="001C1FCF"/>
    <w:rsid w:val="001C56EA"/>
    <w:rsid w:val="001D09F5"/>
    <w:rsid w:val="001D5C20"/>
    <w:rsid w:val="001E2CC8"/>
    <w:rsid w:val="001F3158"/>
    <w:rsid w:val="001F55CD"/>
    <w:rsid w:val="001F66BA"/>
    <w:rsid w:val="001F67AB"/>
    <w:rsid w:val="00201B75"/>
    <w:rsid w:val="00210A96"/>
    <w:rsid w:val="00216781"/>
    <w:rsid w:val="002257E2"/>
    <w:rsid w:val="002278FC"/>
    <w:rsid w:val="0023296B"/>
    <w:rsid w:val="002354DA"/>
    <w:rsid w:val="00241801"/>
    <w:rsid w:val="00244E2B"/>
    <w:rsid w:val="00247168"/>
    <w:rsid w:val="002502D7"/>
    <w:rsid w:val="00250709"/>
    <w:rsid w:val="002621EE"/>
    <w:rsid w:val="002649C5"/>
    <w:rsid w:val="00264B1D"/>
    <w:rsid w:val="00266290"/>
    <w:rsid w:val="00266EA6"/>
    <w:rsid w:val="00270BBE"/>
    <w:rsid w:val="00273222"/>
    <w:rsid w:val="002744CB"/>
    <w:rsid w:val="00275ABD"/>
    <w:rsid w:val="0028231A"/>
    <w:rsid w:val="00291236"/>
    <w:rsid w:val="0029368B"/>
    <w:rsid w:val="002936E4"/>
    <w:rsid w:val="00297A50"/>
    <w:rsid w:val="002A3A60"/>
    <w:rsid w:val="002B010F"/>
    <w:rsid w:val="002B09EB"/>
    <w:rsid w:val="002B293B"/>
    <w:rsid w:val="002C0D78"/>
    <w:rsid w:val="002C2277"/>
    <w:rsid w:val="002C7BE0"/>
    <w:rsid w:val="002D1128"/>
    <w:rsid w:val="002D26D4"/>
    <w:rsid w:val="002D2DF7"/>
    <w:rsid w:val="002D39F2"/>
    <w:rsid w:val="002D5218"/>
    <w:rsid w:val="002D773A"/>
    <w:rsid w:val="002D7E43"/>
    <w:rsid w:val="002E0366"/>
    <w:rsid w:val="002E426F"/>
    <w:rsid w:val="002E4DDD"/>
    <w:rsid w:val="002E6C5D"/>
    <w:rsid w:val="002F2231"/>
    <w:rsid w:val="002F7134"/>
    <w:rsid w:val="003038DF"/>
    <w:rsid w:val="00312440"/>
    <w:rsid w:val="003141A5"/>
    <w:rsid w:val="00317152"/>
    <w:rsid w:val="00317743"/>
    <w:rsid w:val="00321349"/>
    <w:rsid w:val="003271F7"/>
    <w:rsid w:val="00333938"/>
    <w:rsid w:val="003375D9"/>
    <w:rsid w:val="00341FBF"/>
    <w:rsid w:val="00343C9A"/>
    <w:rsid w:val="00350932"/>
    <w:rsid w:val="00362A57"/>
    <w:rsid w:val="0036585B"/>
    <w:rsid w:val="00365CE9"/>
    <w:rsid w:val="00371563"/>
    <w:rsid w:val="0037482E"/>
    <w:rsid w:val="00375717"/>
    <w:rsid w:val="00377577"/>
    <w:rsid w:val="00382305"/>
    <w:rsid w:val="003836B2"/>
    <w:rsid w:val="003878D6"/>
    <w:rsid w:val="003903E5"/>
    <w:rsid w:val="00393B9C"/>
    <w:rsid w:val="003956D9"/>
    <w:rsid w:val="00397B60"/>
    <w:rsid w:val="003A6BCA"/>
    <w:rsid w:val="003B1A7C"/>
    <w:rsid w:val="003C1910"/>
    <w:rsid w:val="003C6A15"/>
    <w:rsid w:val="003D199C"/>
    <w:rsid w:val="003D1D09"/>
    <w:rsid w:val="003F3579"/>
    <w:rsid w:val="003F40D1"/>
    <w:rsid w:val="003F4163"/>
    <w:rsid w:val="003F4F15"/>
    <w:rsid w:val="00402F4D"/>
    <w:rsid w:val="00406BDA"/>
    <w:rsid w:val="004104FD"/>
    <w:rsid w:val="0041222E"/>
    <w:rsid w:val="00412731"/>
    <w:rsid w:val="00412B88"/>
    <w:rsid w:val="004159FC"/>
    <w:rsid w:val="00417C7A"/>
    <w:rsid w:val="004200BE"/>
    <w:rsid w:val="00451575"/>
    <w:rsid w:val="0045233A"/>
    <w:rsid w:val="00452C24"/>
    <w:rsid w:val="004554C7"/>
    <w:rsid w:val="00456895"/>
    <w:rsid w:val="00470C80"/>
    <w:rsid w:val="0047518F"/>
    <w:rsid w:val="004825FE"/>
    <w:rsid w:val="00484923"/>
    <w:rsid w:val="00485534"/>
    <w:rsid w:val="00485DB0"/>
    <w:rsid w:val="00487B81"/>
    <w:rsid w:val="00492D07"/>
    <w:rsid w:val="00496913"/>
    <w:rsid w:val="00496AAD"/>
    <w:rsid w:val="004976B5"/>
    <w:rsid w:val="004A154C"/>
    <w:rsid w:val="004A5775"/>
    <w:rsid w:val="004A629B"/>
    <w:rsid w:val="004B04E3"/>
    <w:rsid w:val="004C2B7C"/>
    <w:rsid w:val="004C3DE2"/>
    <w:rsid w:val="004C7D5F"/>
    <w:rsid w:val="004D07E4"/>
    <w:rsid w:val="004D12FA"/>
    <w:rsid w:val="004D2E63"/>
    <w:rsid w:val="004D3D1C"/>
    <w:rsid w:val="004D527F"/>
    <w:rsid w:val="004D7230"/>
    <w:rsid w:val="004D72D4"/>
    <w:rsid w:val="004E05D5"/>
    <w:rsid w:val="004E7C4A"/>
    <w:rsid w:val="004F0218"/>
    <w:rsid w:val="004F3624"/>
    <w:rsid w:val="004F58B4"/>
    <w:rsid w:val="004F6495"/>
    <w:rsid w:val="00502E7B"/>
    <w:rsid w:val="005045AF"/>
    <w:rsid w:val="00511BBF"/>
    <w:rsid w:val="00512937"/>
    <w:rsid w:val="00512D32"/>
    <w:rsid w:val="00513C14"/>
    <w:rsid w:val="00514500"/>
    <w:rsid w:val="005154BD"/>
    <w:rsid w:val="00516707"/>
    <w:rsid w:val="00517854"/>
    <w:rsid w:val="00533C23"/>
    <w:rsid w:val="00537759"/>
    <w:rsid w:val="005448FA"/>
    <w:rsid w:val="005535C4"/>
    <w:rsid w:val="00563B1C"/>
    <w:rsid w:val="00565B88"/>
    <w:rsid w:val="00571F5B"/>
    <w:rsid w:val="005723AB"/>
    <w:rsid w:val="00572536"/>
    <w:rsid w:val="0057294A"/>
    <w:rsid w:val="005765FE"/>
    <w:rsid w:val="005807CA"/>
    <w:rsid w:val="00580FE2"/>
    <w:rsid w:val="0059160E"/>
    <w:rsid w:val="00595BF9"/>
    <w:rsid w:val="00597CF4"/>
    <w:rsid w:val="005A0EE1"/>
    <w:rsid w:val="005A27C7"/>
    <w:rsid w:val="005A7BE0"/>
    <w:rsid w:val="005B2736"/>
    <w:rsid w:val="005B55D1"/>
    <w:rsid w:val="005B5A71"/>
    <w:rsid w:val="005B5E75"/>
    <w:rsid w:val="005B708F"/>
    <w:rsid w:val="005C37A3"/>
    <w:rsid w:val="005C7892"/>
    <w:rsid w:val="005D4E0B"/>
    <w:rsid w:val="005D503D"/>
    <w:rsid w:val="005D6A12"/>
    <w:rsid w:val="005E0301"/>
    <w:rsid w:val="005E4C1C"/>
    <w:rsid w:val="005E55B2"/>
    <w:rsid w:val="005E78B9"/>
    <w:rsid w:val="005F303D"/>
    <w:rsid w:val="005F7CFD"/>
    <w:rsid w:val="006020D6"/>
    <w:rsid w:val="006038EA"/>
    <w:rsid w:val="0062559A"/>
    <w:rsid w:val="00633E4C"/>
    <w:rsid w:val="00637F6F"/>
    <w:rsid w:val="006413A0"/>
    <w:rsid w:val="006426F9"/>
    <w:rsid w:val="006428C0"/>
    <w:rsid w:val="00643BDB"/>
    <w:rsid w:val="006512D8"/>
    <w:rsid w:val="00662BFB"/>
    <w:rsid w:val="0066421C"/>
    <w:rsid w:val="006664BD"/>
    <w:rsid w:val="0067045C"/>
    <w:rsid w:val="00670984"/>
    <w:rsid w:val="00672C94"/>
    <w:rsid w:val="00672E59"/>
    <w:rsid w:val="00676360"/>
    <w:rsid w:val="00677A71"/>
    <w:rsid w:val="0068742B"/>
    <w:rsid w:val="00687730"/>
    <w:rsid w:val="00690773"/>
    <w:rsid w:val="00693B48"/>
    <w:rsid w:val="00693B99"/>
    <w:rsid w:val="006A15F7"/>
    <w:rsid w:val="006A7F41"/>
    <w:rsid w:val="006B306F"/>
    <w:rsid w:val="006B5AEF"/>
    <w:rsid w:val="006C2779"/>
    <w:rsid w:val="006C5A2E"/>
    <w:rsid w:val="006C5BA3"/>
    <w:rsid w:val="006D0BD6"/>
    <w:rsid w:val="006D3F62"/>
    <w:rsid w:val="006D5802"/>
    <w:rsid w:val="006D79AF"/>
    <w:rsid w:val="006E2373"/>
    <w:rsid w:val="006E3EF5"/>
    <w:rsid w:val="006E5014"/>
    <w:rsid w:val="006E7D4B"/>
    <w:rsid w:val="006F24A0"/>
    <w:rsid w:val="006F75CB"/>
    <w:rsid w:val="00705392"/>
    <w:rsid w:val="007060A1"/>
    <w:rsid w:val="0070672F"/>
    <w:rsid w:val="00706861"/>
    <w:rsid w:val="00712B24"/>
    <w:rsid w:val="00712F25"/>
    <w:rsid w:val="00717D7E"/>
    <w:rsid w:val="00722451"/>
    <w:rsid w:val="00722BF4"/>
    <w:rsid w:val="0072304A"/>
    <w:rsid w:val="007270CB"/>
    <w:rsid w:val="00732C7F"/>
    <w:rsid w:val="00734510"/>
    <w:rsid w:val="00736229"/>
    <w:rsid w:val="007362AF"/>
    <w:rsid w:val="007424C9"/>
    <w:rsid w:val="007505F9"/>
    <w:rsid w:val="007555BF"/>
    <w:rsid w:val="00761996"/>
    <w:rsid w:val="0076496A"/>
    <w:rsid w:val="00771013"/>
    <w:rsid w:val="007732C2"/>
    <w:rsid w:val="00777971"/>
    <w:rsid w:val="00780923"/>
    <w:rsid w:val="00780AFE"/>
    <w:rsid w:val="00780B1B"/>
    <w:rsid w:val="007825C6"/>
    <w:rsid w:val="00784175"/>
    <w:rsid w:val="007956F2"/>
    <w:rsid w:val="007A1F7E"/>
    <w:rsid w:val="007A2518"/>
    <w:rsid w:val="007B05E4"/>
    <w:rsid w:val="007B1195"/>
    <w:rsid w:val="007B1BB8"/>
    <w:rsid w:val="007B31F1"/>
    <w:rsid w:val="007B5488"/>
    <w:rsid w:val="007C03E0"/>
    <w:rsid w:val="007C103A"/>
    <w:rsid w:val="007C2826"/>
    <w:rsid w:val="007C499C"/>
    <w:rsid w:val="007D1429"/>
    <w:rsid w:val="007D2A27"/>
    <w:rsid w:val="007D3C80"/>
    <w:rsid w:val="007D495B"/>
    <w:rsid w:val="007D582E"/>
    <w:rsid w:val="007D6DA6"/>
    <w:rsid w:val="007E18A6"/>
    <w:rsid w:val="007E1C88"/>
    <w:rsid w:val="007E31F8"/>
    <w:rsid w:val="007E3DE0"/>
    <w:rsid w:val="007F141A"/>
    <w:rsid w:val="007F176A"/>
    <w:rsid w:val="008052C7"/>
    <w:rsid w:val="00805DFA"/>
    <w:rsid w:val="00815199"/>
    <w:rsid w:val="0082145F"/>
    <w:rsid w:val="00826032"/>
    <w:rsid w:val="00827B5F"/>
    <w:rsid w:val="008340D8"/>
    <w:rsid w:val="00834363"/>
    <w:rsid w:val="0084322F"/>
    <w:rsid w:val="008472E9"/>
    <w:rsid w:val="0084737D"/>
    <w:rsid w:val="00847734"/>
    <w:rsid w:val="008501F5"/>
    <w:rsid w:val="008542CA"/>
    <w:rsid w:val="00861859"/>
    <w:rsid w:val="00861EF0"/>
    <w:rsid w:val="0086378A"/>
    <w:rsid w:val="00866906"/>
    <w:rsid w:val="00876970"/>
    <w:rsid w:val="00880E5D"/>
    <w:rsid w:val="00894B83"/>
    <w:rsid w:val="008A0E11"/>
    <w:rsid w:val="008A24F0"/>
    <w:rsid w:val="008A5965"/>
    <w:rsid w:val="008A7B3F"/>
    <w:rsid w:val="008B18DA"/>
    <w:rsid w:val="008D2D4D"/>
    <w:rsid w:val="008D3C86"/>
    <w:rsid w:val="008D5DB2"/>
    <w:rsid w:val="008E108F"/>
    <w:rsid w:val="008E2BDE"/>
    <w:rsid w:val="008E45FD"/>
    <w:rsid w:val="008E4B36"/>
    <w:rsid w:val="008E566D"/>
    <w:rsid w:val="008E60A8"/>
    <w:rsid w:val="008F51AD"/>
    <w:rsid w:val="009015F8"/>
    <w:rsid w:val="00903A1B"/>
    <w:rsid w:val="00906D52"/>
    <w:rsid w:val="0091142D"/>
    <w:rsid w:val="009147F0"/>
    <w:rsid w:val="009220B2"/>
    <w:rsid w:val="00924431"/>
    <w:rsid w:val="009259A1"/>
    <w:rsid w:val="0092780F"/>
    <w:rsid w:val="009311B8"/>
    <w:rsid w:val="00937D77"/>
    <w:rsid w:val="00940A21"/>
    <w:rsid w:val="00943D1B"/>
    <w:rsid w:val="00950848"/>
    <w:rsid w:val="00951200"/>
    <w:rsid w:val="009539FB"/>
    <w:rsid w:val="009549F5"/>
    <w:rsid w:val="00957065"/>
    <w:rsid w:val="00961EA8"/>
    <w:rsid w:val="009628B7"/>
    <w:rsid w:val="00973D58"/>
    <w:rsid w:val="00976355"/>
    <w:rsid w:val="00977EB2"/>
    <w:rsid w:val="0099401E"/>
    <w:rsid w:val="009A31FA"/>
    <w:rsid w:val="009A42AE"/>
    <w:rsid w:val="009A4757"/>
    <w:rsid w:val="009B259C"/>
    <w:rsid w:val="009B3825"/>
    <w:rsid w:val="009C3484"/>
    <w:rsid w:val="009C587A"/>
    <w:rsid w:val="009D2BF9"/>
    <w:rsid w:val="009D53CA"/>
    <w:rsid w:val="009D61D6"/>
    <w:rsid w:val="009D65C4"/>
    <w:rsid w:val="009E4308"/>
    <w:rsid w:val="009F099E"/>
    <w:rsid w:val="009F46FE"/>
    <w:rsid w:val="00A00945"/>
    <w:rsid w:val="00A01BF2"/>
    <w:rsid w:val="00A02A34"/>
    <w:rsid w:val="00A035F3"/>
    <w:rsid w:val="00A10087"/>
    <w:rsid w:val="00A1210B"/>
    <w:rsid w:val="00A122C4"/>
    <w:rsid w:val="00A1432E"/>
    <w:rsid w:val="00A15963"/>
    <w:rsid w:val="00A22C83"/>
    <w:rsid w:val="00A2471B"/>
    <w:rsid w:val="00A25532"/>
    <w:rsid w:val="00A310CD"/>
    <w:rsid w:val="00A34ACC"/>
    <w:rsid w:val="00A35792"/>
    <w:rsid w:val="00A35854"/>
    <w:rsid w:val="00A35E3E"/>
    <w:rsid w:val="00A36469"/>
    <w:rsid w:val="00A41B13"/>
    <w:rsid w:val="00A44A78"/>
    <w:rsid w:val="00A45C7E"/>
    <w:rsid w:val="00A46516"/>
    <w:rsid w:val="00A527F8"/>
    <w:rsid w:val="00A5746A"/>
    <w:rsid w:val="00A622C0"/>
    <w:rsid w:val="00A651A2"/>
    <w:rsid w:val="00A70217"/>
    <w:rsid w:val="00A75F1C"/>
    <w:rsid w:val="00A762FA"/>
    <w:rsid w:val="00A81A77"/>
    <w:rsid w:val="00A85C87"/>
    <w:rsid w:val="00A87D0C"/>
    <w:rsid w:val="00A93557"/>
    <w:rsid w:val="00A96986"/>
    <w:rsid w:val="00A97190"/>
    <w:rsid w:val="00A97914"/>
    <w:rsid w:val="00AA12B9"/>
    <w:rsid w:val="00AA1C1F"/>
    <w:rsid w:val="00AA5F57"/>
    <w:rsid w:val="00AB0D0B"/>
    <w:rsid w:val="00AB2584"/>
    <w:rsid w:val="00AB276B"/>
    <w:rsid w:val="00AB7CF3"/>
    <w:rsid w:val="00AD2D57"/>
    <w:rsid w:val="00AD64AB"/>
    <w:rsid w:val="00AE2769"/>
    <w:rsid w:val="00AE3587"/>
    <w:rsid w:val="00AE48E0"/>
    <w:rsid w:val="00AF19E4"/>
    <w:rsid w:val="00AF284B"/>
    <w:rsid w:val="00AF559C"/>
    <w:rsid w:val="00B0390F"/>
    <w:rsid w:val="00B03F90"/>
    <w:rsid w:val="00B12C28"/>
    <w:rsid w:val="00B13570"/>
    <w:rsid w:val="00B20647"/>
    <w:rsid w:val="00B22DA0"/>
    <w:rsid w:val="00B25269"/>
    <w:rsid w:val="00B41C1A"/>
    <w:rsid w:val="00B421CF"/>
    <w:rsid w:val="00B47473"/>
    <w:rsid w:val="00B735AB"/>
    <w:rsid w:val="00B76E36"/>
    <w:rsid w:val="00B8101E"/>
    <w:rsid w:val="00B82FED"/>
    <w:rsid w:val="00B84AFF"/>
    <w:rsid w:val="00B85D00"/>
    <w:rsid w:val="00B91D68"/>
    <w:rsid w:val="00B937CD"/>
    <w:rsid w:val="00BA0C7A"/>
    <w:rsid w:val="00BA30B7"/>
    <w:rsid w:val="00BB37F2"/>
    <w:rsid w:val="00BB5043"/>
    <w:rsid w:val="00BD135B"/>
    <w:rsid w:val="00BD1BCF"/>
    <w:rsid w:val="00BD22A3"/>
    <w:rsid w:val="00BE24DE"/>
    <w:rsid w:val="00BE31B4"/>
    <w:rsid w:val="00BE78C1"/>
    <w:rsid w:val="00C01F55"/>
    <w:rsid w:val="00C030D3"/>
    <w:rsid w:val="00C06E89"/>
    <w:rsid w:val="00C07549"/>
    <w:rsid w:val="00C11CA6"/>
    <w:rsid w:val="00C2077C"/>
    <w:rsid w:val="00C22B09"/>
    <w:rsid w:val="00C23E1A"/>
    <w:rsid w:val="00C25154"/>
    <w:rsid w:val="00C304C8"/>
    <w:rsid w:val="00C37887"/>
    <w:rsid w:val="00C37C35"/>
    <w:rsid w:val="00C40CB5"/>
    <w:rsid w:val="00C50A51"/>
    <w:rsid w:val="00C55E02"/>
    <w:rsid w:val="00C63AAE"/>
    <w:rsid w:val="00C763F0"/>
    <w:rsid w:val="00C802DD"/>
    <w:rsid w:val="00C818CF"/>
    <w:rsid w:val="00C8585E"/>
    <w:rsid w:val="00C938AA"/>
    <w:rsid w:val="00C939AD"/>
    <w:rsid w:val="00CA2D60"/>
    <w:rsid w:val="00CA5052"/>
    <w:rsid w:val="00CB0421"/>
    <w:rsid w:val="00CB21F7"/>
    <w:rsid w:val="00CB6729"/>
    <w:rsid w:val="00CC2207"/>
    <w:rsid w:val="00CD29FC"/>
    <w:rsid w:val="00CD59AF"/>
    <w:rsid w:val="00CE1B2F"/>
    <w:rsid w:val="00CE3D3C"/>
    <w:rsid w:val="00CF1393"/>
    <w:rsid w:val="00CF318E"/>
    <w:rsid w:val="00CF5DD4"/>
    <w:rsid w:val="00D030B3"/>
    <w:rsid w:val="00D04139"/>
    <w:rsid w:val="00D04772"/>
    <w:rsid w:val="00D15A3B"/>
    <w:rsid w:val="00D162F4"/>
    <w:rsid w:val="00D17D1D"/>
    <w:rsid w:val="00D20369"/>
    <w:rsid w:val="00D23019"/>
    <w:rsid w:val="00D23FED"/>
    <w:rsid w:val="00D24366"/>
    <w:rsid w:val="00D243B8"/>
    <w:rsid w:val="00D26209"/>
    <w:rsid w:val="00D30E03"/>
    <w:rsid w:val="00D30E7D"/>
    <w:rsid w:val="00D351D4"/>
    <w:rsid w:val="00D424C6"/>
    <w:rsid w:val="00D43A7B"/>
    <w:rsid w:val="00D5164F"/>
    <w:rsid w:val="00D52C86"/>
    <w:rsid w:val="00D5687E"/>
    <w:rsid w:val="00D709A1"/>
    <w:rsid w:val="00D73E37"/>
    <w:rsid w:val="00D75F76"/>
    <w:rsid w:val="00D7737B"/>
    <w:rsid w:val="00D85E0D"/>
    <w:rsid w:val="00D9115D"/>
    <w:rsid w:val="00D939B6"/>
    <w:rsid w:val="00D9519A"/>
    <w:rsid w:val="00DA41F0"/>
    <w:rsid w:val="00DA7655"/>
    <w:rsid w:val="00DB5C77"/>
    <w:rsid w:val="00DC0E86"/>
    <w:rsid w:val="00DC1F67"/>
    <w:rsid w:val="00DC2C56"/>
    <w:rsid w:val="00DC71EA"/>
    <w:rsid w:val="00DC7427"/>
    <w:rsid w:val="00DD2D8B"/>
    <w:rsid w:val="00DD4791"/>
    <w:rsid w:val="00DD521A"/>
    <w:rsid w:val="00DE3ADF"/>
    <w:rsid w:val="00DE4E69"/>
    <w:rsid w:val="00DE64F3"/>
    <w:rsid w:val="00DF0672"/>
    <w:rsid w:val="00DF0DD1"/>
    <w:rsid w:val="00E05EFD"/>
    <w:rsid w:val="00E1710A"/>
    <w:rsid w:val="00E2339D"/>
    <w:rsid w:val="00E27847"/>
    <w:rsid w:val="00E32D2E"/>
    <w:rsid w:val="00E35856"/>
    <w:rsid w:val="00E44A8A"/>
    <w:rsid w:val="00E44FA6"/>
    <w:rsid w:val="00E52529"/>
    <w:rsid w:val="00E52541"/>
    <w:rsid w:val="00E60E85"/>
    <w:rsid w:val="00E636D7"/>
    <w:rsid w:val="00E637D8"/>
    <w:rsid w:val="00E7045E"/>
    <w:rsid w:val="00E75D4B"/>
    <w:rsid w:val="00E77954"/>
    <w:rsid w:val="00E8271B"/>
    <w:rsid w:val="00E841BD"/>
    <w:rsid w:val="00E84C6A"/>
    <w:rsid w:val="00E90FFF"/>
    <w:rsid w:val="00E910B2"/>
    <w:rsid w:val="00E97E95"/>
    <w:rsid w:val="00EA0C10"/>
    <w:rsid w:val="00EA4115"/>
    <w:rsid w:val="00EA4DF0"/>
    <w:rsid w:val="00EA6E85"/>
    <w:rsid w:val="00EA6EED"/>
    <w:rsid w:val="00EB03C5"/>
    <w:rsid w:val="00EB2430"/>
    <w:rsid w:val="00EB3184"/>
    <w:rsid w:val="00EB4FD9"/>
    <w:rsid w:val="00EC09EF"/>
    <w:rsid w:val="00EC1360"/>
    <w:rsid w:val="00EC46D4"/>
    <w:rsid w:val="00EC4774"/>
    <w:rsid w:val="00EC6B55"/>
    <w:rsid w:val="00ED169F"/>
    <w:rsid w:val="00ED2161"/>
    <w:rsid w:val="00ED7366"/>
    <w:rsid w:val="00EE0C72"/>
    <w:rsid w:val="00EE426D"/>
    <w:rsid w:val="00EE62EF"/>
    <w:rsid w:val="00EE6816"/>
    <w:rsid w:val="00EF3657"/>
    <w:rsid w:val="00EF635D"/>
    <w:rsid w:val="00F01CC5"/>
    <w:rsid w:val="00F02215"/>
    <w:rsid w:val="00F045C6"/>
    <w:rsid w:val="00F07A1C"/>
    <w:rsid w:val="00F07E72"/>
    <w:rsid w:val="00F10512"/>
    <w:rsid w:val="00F122A5"/>
    <w:rsid w:val="00F1590E"/>
    <w:rsid w:val="00F16349"/>
    <w:rsid w:val="00F16FF3"/>
    <w:rsid w:val="00F27805"/>
    <w:rsid w:val="00F4120E"/>
    <w:rsid w:val="00F43649"/>
    <w:rsid w:val="00F47D90"/>
    <w:rsid w:val="00F517CA"/>
    <w:rsid w:val="00F523A3"/>
    <w:rsid w:val="00F52E8B"/>
    <w:rsid w:val="00F54134"/>
    <w:rsid w:val="00F55B9E"/>
    <w:rsid w:val="00F5602A"/>
    <w:rsid w:val="00F71CFE"/>
    <w:rsid w:val="00F733FF"/>
    <w:rsid w:val="00F81509"/>
    <w:rsid w:val="00F85B84"/>
    <w:rsid w:val="00F92278"/>
    <w:rsid w:val="00F977B0"/>
    <w:rsid w:val="00F9789F"/>
    <w:rsid w:val="00FA3FF4"/>
    <w:rsid w:val="00FB05EE"/>
    <w:rsid w:val="00FB255F"/>
    <w:rsid w:val="00FB39E1"/>
    <w:rsid w:val="00FB47C8"/>
    <w:rsid w:val="00FB58D1"/>
    <w:rsid w:val="00FB5E5B"/>
    <w:rsid w:val="00FB6DE7"/>
    <w:rsid w:val="00FB70AB"/>
    <w:rsid w:val="00FC2B85"/>
    <w:rsid w:val="00FC2F4E"/>
    <w:rsid w:val="00FC31C5"/>
    <w:rsid w:val="00FC4A90"/>
    <w:rsid w:val="00FE00BB"/>
    <w:rsid w:val="00FE1362"/>
    <w:rsid w:val="00FE28F1"/>
    <w:rsid w:val="00FE39C4"/>
    <w:rsid w:val="00FE446F"/>
    <w:rsid w:val="00FF1FEF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A4322"/>
  <w15:chartTrackingRefBased/>
  <w15:docId w15:val="{CE750BCD-F703-4222-B7C0-287B0ADB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rsid w:val="0000303C"/>
    <w:pPr>
      <w:numPr>
        <w:numId w:val="35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before="240"/>
      <w:outlineLvl w:val="0"/>
    </w:pPr>
    <w:rPr>
      <w:b/>
      <w:sz w:val="30"/>
    </w:rPr>
  </w:style>
  <w:style w:type="paragraph" w:styleId="Nadpis2">
    <w:name w:val="heading 2"/>
    <w:basedOn w:val="Normln"/>
    <w:next w:val="Normln"/>
    <w:qFormat/>
    <w:rsid w:val="007362AF"/>
    <w:pPr>
      <w:numPr>
        <w:ilvl w:val="1"/>
        <w:numId w:val="31"/>
      </w:numPr>
      <w:spacing w:before="120"/>
      <w:ind w:left="374" w:hanging="431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outlineLvl w:val="2"/>
    </w:pPr>
    <w:rPr>
      <w:b/>
      <w:sz w:val="24"/>
    </w:rPr>
  </w:style>
  <w:style w:type="paragraph" w:styleId="Nadpis4">
    <w:name w:val="heading 4"/>
    <w:basedOn w:val="Normln"/>
    <w:next w:val="Normlnodsazen"/>
    <w:link w:val="Nadpis4Char"/>
    <w:qFormat/>
    <w:rsid w:val="00AE2769"/>
    <w:pPr>
      <w:outlineLvl w:val="3"/>
    </w:pPr>
    <w:rPr>
      <w:rFonts w:ascii="Tms Rmn" w:hAnsi="Tms Rmn"/>
      <w:sz w:val="24"/>
    </w:rPr>
  </w:style>
  <w:style w:type="paragraph" w:styleId="Nadpis5">
    <w:name w:val="heading 5"/>
    <w:basedOn w:val="Normln"/>
    <w:next w:val="Normlnodsazen"/>
    <w:qFormat/>
    <w:rsid w:val="007C499C"/>
    <w:pPr>
      <w:outlineLvl w:val="4"/>
    </w:pPr>
    <w:rPr>
      <w:rFonts w:ascii="Tms Rmn" w:hAnsi="Tms Rmn"/>
    </w:rPr>
  </w:style>
  <w:style w:type="paragraph" w:styleId="Nadpis6">
    <w:name w:val="heading 6"/>
    <w:basedOn w:val="Normln"/>
    <w:next w:val="Normlnodsazen"/>
    <w:qFormat/>
    <w:pPr>
      <w:outlineLvl w:val="5"/>
    </w:pPr>
    <w:rPr>
      <w:rFonts w:ascii="Tms Rmn" w:hAnsi="Tms Rmn"/>
      <w:u w:val="single"/>
    </w:rPr>
  </w:style>
  <w:style w:type="paragraph" w:styleId="Nadpis7">
    <w:name w:val="heading 7"/>
    <w:basedOn w:val="Normln"/>
    <w:next w:val="Normlnodsazen"/>
    <w:qFormat/>
    <w:pPr>
      <w:outlineLvl w:val="6"/>
    </w:pPr>
    <w:rPr>
      <w:rFonts w:ascii="Tms Rmn" w:hAnsi="Tms Rmn"/>
      <w:i/>
    </w:rPr>
  </w:style>
  <w:style w:type="paragraph" w:styleId="Nadpis8">
    <w:name w:val="heading 8"/>
    <w:basedOn w:val="Normln"/>
    <w:next w:val="Normlnodsazen"/>
    <w:qFormat/>
    <w:pPr>
      <w:outlineLvl w:val="7"/>
    </w:pPr>
    <w:rPr>
      <w:rFonts w:ascii="Tms Rmn" w:hAnsi="Tms Rmn"/>
      <w:i/>
    </w:rPr>
  </w:style>
  <w:style w:type="paragraph" w:styleId="Nadpis9">
    <w:name w:val="heading 9"/>
    <w:basedOn w:val="Normln"/>
    <w:next w:val="Normlnodsazen"/>
    <w:qFormat/>
    <w:pPr>
      <w:outlineLvl w:val="8"/>
    </w:pPr>
    <w:rPr>
      <w:rFonts w:ascii="Tms Rmn" w:hAnsi="Tms Rmn"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koment">
    <w:name w:val="annotation reference"/>
    <w:semiHidden/>
    <w:rPr>
      <w:sz w:val="16"/>
    </w:rPr>
  </w:style>
  <w:style w:type="paragraph" w:styleId="Textkomente">
    <w:name w:val="annotation text"/>
    <w:basedOn w:val="Normln"/>
    <w:semiHidden/>
  </w:style>
  <w:style w:type="paragraph" w:styleId="Obsah8">
    <w:name w:val="toc 8"/>
    <w:basedOn w:val="Normln"/>
    <w:next w:val="Normln"/>
    <w:autoRedefine/>
    <w:semiHidden/>
    <w:pPr>
      <w:tabs>
        <w:tab w:val="right" w:leader="dot" w:pos="9349"/>
      </w:tabs>
      <w:ind w:left="1400"/>
    </w:pPr>
    <w:rPr>
      <w:sz w:val="18"/>
    </w:rPr>
  </w:style>
  <w:style w:type="paragraph" w:styleId="Obsah7">
    <w:name w:val="toc 7"/>
    <w:basedOn w:val="Normln"/>
    <w:next w:val="Normln"/>
    <w:autoRedefine/>
    <w:semiHidden/>
    <w:pPr>
      <w:tabs>
        <w:tab w:val="right" w:leader="dot" w:pos="9349"/>
      </w:tabs>
      <w:ind w:left="1200"/>
    </w:pPr>
    <w:rPr>
      <w:sz w:val="18"/>
    </w:rPr>
  </w:style>
  <w:style w:type="paragraph" w:styleId="Obsah6">
    <w:name w:val="toc 6"/>
    <w:basedOn w:val="Normln"/>
    <w:next w:val="Normln"/>
    <w:autoRedefine/>
    <w:semiHidden/>
    <w:pPr>
      <w:tabs>
        <w:tab w:val="right" w:leader="dot" w:pos="9349"/>
      </w:tabs>
      <w:ind w:left="1000"/>
    </w:pPr>
    <w:rPr>
      <w:sz w:val="18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49"/>
      </w:tabs>
      <w:ind w:left="800"/>
    </w:pPr>
    <w:rPr>
      <w:sz w:val="18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49"/>
      </w:tabs>
      <w:ind w:left="600"/>
    </w:pPr>
    <w:rPr>
      <w:sz w:val="18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49"/>
      </w:tabs>
      <w:ind w:left="400"/>
    </w:pPr>
    <w:rPr>
      <w:i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49"/>
      </w:tabs>
      <w:ind w:left="200"/>
    </w:pPr>
    <w:rPr>
      <w:smallCaps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49"/>
      </w:tabs>
      <w:spacing w:before="120" w:after="120"/>
    </w:pPr>
    <w:rPr>
      <w:b/>
      <w:caps/>
    </w:rPr>
  </w:style>
  <w:style w:type="paragraph" w:styleId="Rejstk7">
    <w:name w:val="index 7"/>
    <w:basedOn w:val="Normln"/>
    <w:next w:val="Normln"/>
    <w:autoRedefine/>
    <w:semiHidden/>
    <w:pPr>
      <w:ind w:left="1698"/>
    </w:pPr>
  </w:style>
  <w:style w:type="paragraph" w:styleId="Rejstk6">
    <w:name w:val="index 6"/>
    <w:basedOn w:val="Normln"/>
    <w:next w:val="Normln"/>
    <w:autoRedefine/>
    <w:semiHidden/>
    <w:pPr>
      <w:ind w:left="1415"/>
    </w:pPr>
  </w:style>
  <w:style w:type="paragraph" w:styleId="Rejstk5">
    <w:name w:val="index 5"/>
    <w:basedOn w:val="Normln"/>
    <w:next w:val="Normln"/>
    <w:autoRedefine/>
    <w:semiHidden/>
    <w:pPr>
      <w:ind w:left="1132"/>
    </w:pPr>
  </w:style>
  <w:style w:type="paragraph" w:styleId="Rejstk4">
    <w:name w:val="index 4"/>
    <w:basedOn w:val="Normln"/>
    <w:next w:val="Normln"/>
    <w:autoRedefine/>
    <w:semiHidden/>
    <w:pPr>
      <w:ind w:left="849"/>
    </w:pPr>
  </w:style>
  <w:style w:type="paragraph" w:styleId="Rejstk3">
    <w:name w:val="index 3"/>
    <w:basedOn w:val="Normln"/>
    <w:next w:val="Normln"/>
    <w:autoRedefine/>
    <w:semiHidden/>
    <w:pPr>
      <w:ind w:left="566"/>
    </w:pPr>
  </w:style>
  <w:style w:type="paragraph" w:styleId="Rejstk2">
    <w:name w:val="index 2"/>
    <w:basedOn w:val="Normln"/>
    <w:next w:val="Normln"/>
    <w:autoRedefine/>
    <w:semiHidden/>
    <w:pPr>
      <w:ind w:left="283"/>
    </w:pPr>
  </w:style>
  <w:style w:type="paragraph" w:styleId="Rejstk1">
    <w:name w:val="index 1"/>
    <w:basedOn w:val="Normln"/>
    <w:next w:val="Normln"/>
    <w:autoRedefine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</w:style>
  <w:style w:type="paragraph" w:styleId="Zptenadresanaoblku">
    <w:name w:val="envelope return"/>
    <w:basedOn w:val="Normln"/>
  </w:style>
  <w:style w:type="paragraph" w:styleId="Adresanaoblku">
    <w:name w:val="envelope address"/>
    <w:basedOn w:val="Normln"/>
    <w:pPr>
      <w:framePr w:w="7920" w:h="1980" w:hRule="exact" w:hSpace="180" w:wrap="auto" w:hAnchor="text" w:xAlign="center" w:yAlign="bottom"/>
      <w:ind w:left="2880"/>
    </w:pPr>
    <w:rPr>
      <w:sz w:val="24"/>
    </w:rPr>
  </w:style>
  <w:style w:type="paragraph" w:customStyle="1" w:styleId="To">
    <w:name w:val="To"/>
    <w:basedOn w:val="Normln"/>
    <w:rPr>
      <w:rFonts w:ascii="Helv" w:hAnsi="Helv"/>
      <w:sz w:val="36"/>
    </w:rPr>
  </w:style>
  <w:style w:type="paragraph" w:customStyle="1" w:styleId="ToCompany">
    <w:name w:val="ToCompany"/>
    <w:basedOn w:val="Normln"/>
    <w:rPr>
      <w:rFonts w:ascii="Helv" w:hAnsi="Helv"/>
      <w:sz w:val="28"/>
    </w:rPr>
  </w:style>
  <w:style w:type="paragraph" w:customStyle="1" w:styleId="ToFax">
    <w:name w:val="ToFax"/>
    <w:basedOn w:val="Normln"/>
    <w:rPr>
      <w:rFonts w:ascii="Helv" w:hAnsi="Helv"/>
      <w:sz w:val="28"/>
    </w:rPr>
  </w:style>
  <w:style w:type="paragraph" w:customStyle="1" w:styleId="From">
    <w:name w:val="From"/>
    <w:basedOn w:val="Normln"/>
    <w:pPr>
      <w:spacing w:before="360"/>
    </w:pPr>
    <w:rPr>
      <w:rFonts w:ascii="Helv" w:hAnsi="Helv"/>
      <w:sz w:val="36"/>
    </w:rPr>
  </w:style>
  <w:style w:type="paragraph" w:customStyle="1" w:styleId="FromCompany">
    <w:name w:val="FromCompany"/>
    <w:basedOn w:val="Normln"/>
    <w:rPr>
      <w:rFonts w:ascii="Helv" w:hAnsi="Helv"/>
      <w:sz w:val="28"/>
    </w:rPr>
  </w:style>
  <w:style w:type="paragraph" w:customStyle="1" w:styleId="FromPhone">
    <w:name w:val="FromPhone"/>
    <w:basedOn w:val="Normln"/>
    <w:rPr>
      <w:rFonts w:ascii="Helv" w:hAnsi="Helv"/>
      <w:sz w:val="28"/>
    </w:rPr>
  </w:style>
  <w:style w:type="paragraph" w:customStyle="1" w:styleId="FromFax">
    <w:name w:val="FromFax"/>
    <w:basedOn w:val="Normln"/>
    <w:rPr>
      <w:rFonts w:ascii="Helv" w:hAnsi="Helv"/>
      <w:sz w:val="28"/>
    </w:rPr>
  </w:style>
  <w:style w:type="paragraph" w:styleId="Datum">
    <w:name w:val="Date"/>
    <w:basedOn w:val="Normln"/>
    <w:pPr>
      <w:spacing w:before="360"/>
    </w:pPr>
    <w:rPr>
      <w:rFonts w:ascii="Helv" w:hAnsi="Helv"/>
      <w:sz w:val="28"/>
    </w:rPr>
  </w:style>
  <w:style w:type="paragraph" w:customStyle="1" w:styleId="Pages">
    <w:name w:val="Pages"/>
    <w:basedOn w:val="Normln"/>
    <w:rPr>
      <w:rFonts w:ascii="Helv" w:hAnsi="Helv"/>
      <w:sz w:val="28"/>
    </w:rPr>
  </w:style>
  <w:style w:type="paragraph" w:customStyle="1" w:styleId="Comments">
    <w:name w:val="Comments"/>
    <w:basedOn w:val="Normln"/>
    <w:next w:val="Normln"/>
    <w:pPr>
      <w:spacing w:before="240" w:after="120"/>
    </w:pPr>
    <w:rPr>
      <w:rFonts w:ascii="Helv" w:hAnsi="Helv"/>
      <w:b/>
      <w:sz w:val="28"/>
    </w:rPr>
  </w:style>
  <w:style w:type="paragraph" w:customStyle="1" w:styleId="ToPhone">
    <w:name w:val="ToPhone"/>
    <w:basedOn w:val="ToCompany"/>
  </w:style>
  <w:style w:type="paragraph" w:customStyle="1" w:styleId="Nadpis">
    <w:name w:val="Nadpis"/>
    <w:basedOn w:val="Normln"/>
    <w:pPr>
      <w:spacing w:before="480" w:after="480"/>
      <w:jc w:val="center"/>
    </w:pPr>
    <w:rPr>
      <w:rFonts w:ascii="Arial" w:hAnsi="Arial"/>
      <w:b/>
      <w:sz w:val="32"/>
    </w:rPr>
  </w:style>
  <w:style w:type="paragraph" w:customStyle="1" w:styleId="podnadpis1">
    <w:name w:val="podnadpis1"/>
    <w:basedOn w:val="Normln"/>
    <w:pPr>
      <w:spacing w:before="240" w:after="120"/>
      <w:jc w:val="both"/>
    </w:pPr>
    <w:rPr>
      <w:b/>
      <w:sz w:val="28"/>
    </w:rPr>
  </w:style>
  <w:style w:type="paragraph" w:customStyle="1" w:styleId="zvyrazni">
    <w:name w:val="zvyrazni"/>
    <w:basedOn w:val="Normln"/>
    <w:pPr>
      <w:spacing w:before="240" w:after="120"/>
      <w:jc w:val="both"/>
    </w:pPr>
    <w:rPr>
      <w:b/>
    </w:rPr>
  </w:style>
  <w:style w:type="paragraph" w:customStyle="1" w:styleId="kurziva">
    <w:name w:val="kurziva"/>
    <w:basedOn w:val="zvyrazni"/>
    <w:pPr>
      <w:spacing w:before="0" w:after="0"/>
    </w:pPr>
    <w:rPr>
      <w:b w:val="0"/>
      <w:i/>
    </w:rPr>
  </w:style>
  <w:style w:type="paragraph" w:customStyle="1" w:styleId="podnadpis2">
    <w:name w:val="podnadpis2"/>
    <w:basedOn w:val="Normln"/>
    <w:rPr>
      <w:b/>
      <w:sz w:val="24"/>
    </w:rPr>
  </w:style>
  <w:style w:type="paragraph" w:customStyle="1" w:styleId="tun">
    <w:name w:val="tučně"/>
    <w:basedOn w:val="Normln"/>
    <w:pPr>
      <w:jc w:val="both"/>
    </w:pPr>
    <w:rPr>
      <w:b/>
    </w:rPr>
  </w:style>
  <w:style w:type="paragraph" w:customStyle="1" w:styleId="Hlavicka">
    <w:name w:val="Hlavicka"/>
    <w:basedOn w:val="Norml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FF0000"/>
      <w:spacing w:before="120"/>
      <w:ind w:left="426" w:right="68"/>
      <w:jc w:val="center"/>
    </w:pPr>
    <w:rPr>
      <w:rFonts w:ascii="AT*NewFoundland" w:hAnsi="AT*NewFoundland"/>
      <w:sz w:val="26"/>
    </w:rPr>
  </w:style>
  <w:style w:type="paragraph" w:customStyle="1" w:styleId="ousko">
    <w:name w:val="ousko"/>
    <w:basedOn w:val="Zhlav"/>
    <w:pPr>
      <w:shd w:val="clear" w:color="auto" w:fill="FF0000"/>
      <w:jc w:val="center"/>
    </w:pPr>
    <w:rPr>
      <w:rFonts w:ascii="Arial" w:hAnsi="Arial"/>
      <w:b/>
      <w:caps/>
    </w:rPr>
  </w:style>
  <w:style w:type="paragraph" w:customStyle="1" w:styleId="Podnadpiskapitoly">
    <w:name w:val="Podnadpis kapitoly"/>
    <w:basedOn w:val="Normln"/>
    <w:pPr>
      <w:spacing w:before="240" w:after="240"/>
      <w:jc w:val="center"/>
    </w:pPr>
    <w:rPr>
      <w:rFonts w:ascii="Arial" w:hAnsi="Arial"/>
      <w:caps/>
      <w:sz w:val="28"/>
      <w:u w:val="single"/>
    </w:rPr>
  </w:style>
  <w:style w:type="paragraph" w:customStyle="1" w:styleId="Nzevodstavce">
    <w:name w:val="Název odstavce"/>
    <w:basedOn w:val="Normln"/>
    <w:pPr>
      <w:spacing w:before="360" w:after="360"/>
      <w:jc w:val="both"/>
    </w:pPr>
    <w:rPr>
      <w:rFonts w:ascii="Arial" w:hAnsi="Arial"/>
      <w:b/>
      <w:caps/>
      <w:color w:val="0000FF"/>
      <w:u w:val="double"/>
    </w:rPr>
  </w:style>
  <w:style w:type="paragraph" w:customStyle="1" w:styleId="nadpis10">
    <w:name w:val="nadpis1"/>
    <w:basedOn w:val="Normln"/>
    <w:pPr>
      <w:spacing w:after="240"/>
      <w:jc w:val="center"/>
    </w:pPr>
    <w:rPr>
      <w:b/>
      <w:sz w:val="36"/>
    </w:rPr>
  </w:style>
  <w:style w:type="paragraph" w:customStyle="1" w:styleId="Podnapis1">
    <w:name w:val="Podnapis 1"/>
    <w:rPr>
      <w:b/>
      <w:sz w:val="28"/>
      <w:lang w:val="en-GB"/>
    </w:rPr>
  </w:style>
  <w:style w:type="paragraph" w:customStyle="1" w:styleId="Podnadpis20">
    <w:name w:val="Podnadpis 2"/>
    <w:rPr>
      <w:b/>
      <w:sz w:val="24"/>
      <w:lang w:val="en-GB"/>
    </w:rPr>
  </w:style>
  <w:style w:type="paragraph" w:customStyle="1" w:styleId="Zvyraznen">
    <w:name w:val="Zvyraznení"/>
    <w:rPr>
      <w:b/>
      <w:lang w:val="en-GB"/>
    </w:rPr>
  </w:style>
  <w:style w:type="paragraph" w:customStyle="1" w:styleId="Hlaseni">
    <w:name w:val="Hlaseni"/>
    <w:rPr>
      <w:rFonts w:ascii="Courier New" w:hAnsi="Courier New"/>
      <w:lang w:val="en-GB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49"/>
      </w:tabs>
      <w:ind w:left="1600"/>
    </w:pPr>
    <w:rPr>
      <w:sz w:val="18"/>
    </w:rPr>
  </w:style>
  <w:style w:type="paragraph" w:styleId="Zkladntextodsazen">
    <w:name w:val="Body Text Indent"/>
    <w:basedOn w:val="Normln"/>
    <w:pPr>
      <w:ind w:firstLine="567"/>
      <w:jc w:val="both"/>
    </w:pPr>
    <w:rPr>
      <w:color w:val="FF00FF"/>
    </w:rPr>
  </w:style>
  <w:style w:type="paragraph" w:styleId="Zkladntext">
    <w:name w:val="Body Text"/>
    <w:basedOn w:val="Normln"/>
    <w:pPr>
      <w:tabs>
        <w:tab w:val="left" w:pos="1701"/>
      </w:tabs>
      <w:jc w:val="both"/>
    </w:pPr>
    <w:rPr>
      <w:color w:val="FF00FF"/>
    </w:rPr>
  </w:style>
  <w:style w:type="paragraph" w:styleId="Zkladntextodsazen2">
    <w:name w:val="Body Text Indent 2"/>
    <w:basedOn w:val="Normln"/>
    <w:pPr>
      <w:tabs>
        <w:tab w:val="left" w:pos="0"/>
      </w:tabs>
      <w:ind w:firstLine="567"/>
      <w:jc w:val="both"/>
    </w:pPr>
  </w:style>
  <w:style w:type="paragraph" w:styleId="Titulek">
    <w:name w:val="caption"/>
    <w:basedOn w:val="Normln"/>
    <w:next w:val="Normln"/>
    <w:qFormat/>
    <w:pPr>
      <w:framePr w:w="8182" w:hSpace="181" w:wrap="auto" w:vAnchor="text" w:hAnchor="page" w:x="2567" w:y="4192"/>
      <w:jc w:val="right"/>
    </w:pPr>
    <w:rPr>
      <w:rFonts w:ascii="Arial" w:hAnsi="Arial"/>
      <w:b/>
      <w:sz w:val="32"/>
    </w:rPr>
  </w:style>
  <w:style w:type="paragraph" w:customStyle="1" w:styleId="Podtitul">
    <w:name w:val="Podtitul"/>
    <w:basedOn w:val="Normln"/>
    <w:qFormat/>
    <w:pPr>
      <w:jc w:val="center"/>
    </w:pPr>
    <w:rPr>
      <w:sz w:val="24"/>
    </w:rPr>
  </w:style>
  <w:style w:type="paragraph" w:styleId="Zkladntextodsazen3">
    <w:name w:val="Body Text Indent 3"/>
    <w:basedOn w:val="Normln"/>
    <w:pPr>
      <w:ind w:hanging="45"/>
    </w:pPr>
  </w:style>
  <w:style w:type="character" w:styleId="slostrnky">
    <w:name w:val="page number"/>
    <w:basedOn w:val="Standardnpsmoodstavce"/>
  </w:style>
  <w:style w:type="table" w:styleId="Mkatabulky">
    <w:name w:val="Table Grid"/>
    <w:basedOn w:val="Normlntabulka"/>
    <w:rsid w:val="009D5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9147F0"/>
    <w:rPr>
      <w:color w:val="0000FF"/>
      <w:u w:val="single"/>
    </w:rPr>
  </w:style>
  <w:style w:type="paragraph" w:styleId="Seznamobrzk">
    <w:name w:val="table of figures"/>
    <w:basedOn w:val="Normln"/>
    <w:next w:val="Normln"/>
    <w:semiHidden/>
    <w:rsid w:val="00880E5D"/>
    <w:pPr>
      <w:ind w:left="400" w:hanging="400"/>
    </w:pPr>
  </w:style>
  <w:style w:type="character" w:styleId="Sledovanodkaz">
    <w:name w:val="FollowedHyperlink"/>
    <w:rsid w:val="009147F0"/>
    <w:rPr>
      <w:color w:val="800080"/>
      <w:u w:val="single"/>
    </w:rPr>
  </w:style>
  <w:style w:type="paragraph" w:customStyle="1" w:styleId="Podtitulek">
    <w:name w:val="Podtitulek"/>
    <w:basedOn w:val="Normln"/>
    <w:rsid w:val="00A35E3E"/>
    <w:rPr>
      <w:sz w:val="24"/>
      <w:szCs w:val="40"/>
    </w:rPr>
  </w:style>
  <w:style w:type="character" w:customStyle="1" w:styleId="Nadpis4Char">
    <w:name w:val="Nadpis 4 Char"/>
    <w:link w:val="Nadpis4"/>
    <w:rsid w:val="001C56EA"/>
    <w:rPr>
      <w:rFonts w:ascii="Tms Rmn" w:hAnsi="Tms Rm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0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567">
      <w:bodyDiv w:val="1"/>
      <w:marLeft w:val="45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orny\Local%20Settings\Temporary%20Internet%20Files\OLK35\tz-vzor03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tz-vzor03.dot</Template>
  <TotalTime>9</TotalTime>
  <Pages>2</Pages>
  <Words>152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technická zpráva</vt:lpstr>
    </vt:vector>
  </TitlesOfParts>
  <Company>GiTy, a.s.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technická zpráva</dc:title>
  <dc:subject/>
  <dc:creator>JHorny</dc:creator>
  <cp:keywords/>
  <dc:description/>
  <cp:lastModifiedBy>Václav Šmejkal</cp:lastModifiedBy>
  <cp:revision>19</cp:revision>
  <cp:lastPrinted>2024-07-02T11:07:00Z</cp:lastPrinted>
  <dcterms:created xsi:type="dcterms:W3CDTF">2024-07-02T10:31:00Z</dcterms:created>
  <dcterms:modified xsi:type="dcterms:W3CDTF">2024-07-02T11:09:00Z</dcterms:modified>
</cp:coreProperties>
</file>